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086C2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0467F686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3692290" w14:textId="0A6F0864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0E7AEB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2FF539A0" w14:textId="1CCBA80C" w:rsidR="00A674A1" w:rsidRPr="000E7AEB" w:rsidRDefault="0077665F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6DB06C1D" w14:textId="5D4E53C0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B17B90" w:rsidRPr="000E7AE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75F231F9" w14:textId="51B3DA9C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774223A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457F297" w14:textId="77777777" w:rsidR="000E48F0" w:rsidRDefault="00A674A1" w:rsidP="000E48F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57D162F" w14:textId="2617A66A" w:rsidR="000E48F0" w:rsidRPr="000E48F0" w:rsidRDefault="000E48F0" w:rsidP="000E48F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48F0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9569A26" w14:textId="77777777" w:rsidR="000E48F0" w:rsidRPr="000E7AEB" w:rsidRDefault="000E48F0" w:rsidP="000E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E8C1B3B" w14:textId="77777777" w:rsidR="00A674A1" w:rsidRPr="000E7AEB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28914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4467F1B5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3F692364" w14:textId="74C1A871" w:rsidR="00982385" w:rsidRPr="000E7AE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22"/>
          <w:szCs w:val="22"/>
        </w:rPr>
        <w:br w:type="page"/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5931FC" w:rsidRPr="000E7AEB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0E7AE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0E7AE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3FBD66F9" w:rsidR="00982385" w:rsidRPr="000E7AE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0E7AEB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0E7AE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0E7AEB">
        <w:rPr>
          <w:rFonts w:asciiTheme="majorBidi" w:hAnsiTheme="majorBidi" w:cstheme="majorBidi"/>
          <w:sz w:val="30"/>
          <w:szCs w:val="30"/>
          <w:cs/>
        </w:rPr>
        <w:t>คณะ</w:t>
      </w:r>
      <w:r w:rsidRPr="000E7AE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E7AE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7FA8" w:rsidRPr="000E7AEB">
        <w:rPr>
          <w:rFonts w:asciiTheme="majorBidi" w:hAnsiTheme="majorBidi" w:cstheme="majorBidi"/>
          <w:sz w:val="30"/>
          <w:szCs w:val="30"/>
        </w:rPr>
        <w:t xml:space="preserve"> 14</w:t>
      </w:r>
      <w:r w:rsidR="006D7B12" w:rsidRPr="000E7AE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86A9F" w:rsidRPr="000E7AEB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6D7B12" w:rsidRPr="000E7AEB">
        <w:rPr>
          <w:rFonts w:asciiTheme="majorBidi" w:hAnsiTheme="majorBidi" w:cs="Angsana New"/>
          <w:sz w:val="30"/>
          <w:szCs w:val="30"/>
        </w:rPr>
        <w:t xml:space="preserve"> </w:t>
      </w:r>
      <w:r w:rsidR="008A5B6B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8</w:t>
      </w:r>
    </w:p>
    <w:p w14:paraId="300B8C95" w14:textId="77777777" w:rsidR="00C31E08" w:rsidRPr="000E7AE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0E7AEB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0E7AE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0E7AEB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0CA494DC" w:rsidR="009C7481" w:rsidRPr="000E7AEB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0E7AEB">
        <w:rPr>
          <w:rFonts w:asciiTheme="majorBidi" w:hAnsiTheme="majorBidi" w:cstheme="majorBidi"/>
          <w:sz w:val="30"/>
          <w:szCs w:val="30"/>
          <w:cs/>
        </w:rPr>
        <w:br/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0E7AEB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0E7AEB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0E7AE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7</w:t>
      </w:r>
    </w:p>
    <w:p w14:paraId="406EBDC4" w14:textId="7372D993" w:rsidR="00C904F0" w:rsidRPr="000E7AEB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1BE4F57D" w:rsidR="005F0C7C" w:rsidRPr="000E7AEB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7AE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0E7AE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E7AEB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bCs/>
          <w:sz w:val="30"/>
          <w:szCs w:val="30"/>
        </w:rPr>
        <w:t>7</w:t>
      </w:r>
    </w:p>
    <w:p w14:paraId="77E69D31" w14:textId="77777777" w:rsidR="00024D7C" w:rsidRPr="000E7AE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0E7AEB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0E7AEB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D114C6D" w:rsidR="00773B1F" w:rsidRPr="000E7AEB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0E7AEB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786A9F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7</w:t>
      </w:r>
    </w:p>
    <w:p w14:paraId="68D871D1" w14:textId="77777777" w:rsidR="006E0308" w:rsidRPr="000E7AEB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0E7AEB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0E7AEB" w:rsidRDefault="00DD6EBA">
      <w:r w:rsidRPr="000E7AEB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530B28" w:rsidRPr="000E7AEB" w14:paraId="1B80721E" w14:textId="77777777">
        <w:trPr>
          <w:tblHeader/>
        </w:trPr>
        <w:tc>
          <w:tcPr>
            <w:tcW w:w="2279" w:type="pct"/>
            <w:shd w:val="clear" w:color="auto" w:fill="auto"/>
          </w:tcPr>
          <w:p w14:paraId="0D0AB8E7" w14:textId="77777777" w:rsidR="00505FE7" w:rsidRPr="000E7AEB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F6430F6" w14:textId="77777777" w:rsidR="00505FE7" w:rsidRPr="000E7AEB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71B7434B" w14:textId="77777777" w:rsidR="00505FE7" w:rsidRPr="000E7AEB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1E9D8192" w14:textId="77777777" w:rsidR="00505FE7" w:rsidRPr="000E7AEB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B12" w:rsidRPr="000E7AEB" w14:paraId="65C68601" w14:textId="77777777">
        <w:trPr>
          <w:tblHeader/>
        </w:trPr>
        <w:tc>
          <w:tcPr>
            <w:tcW w:w="2279" w:type="pct"/>
            <w:shd w:val="clear" w:color="auto" w:fill="auto"/>
          </w:tcPr>
          <w:p w14:paraId="29A6A598" w14:textId="624E0320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86A9F"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786A9F" w:rsidRPr="000E7A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86A9F"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shd w:val="clear" w:color="auto" w:fill="auto"/>
          </w:tcPr>
          <w:p w14:paraId="792B70A3" w14:textId="34BBCBA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86A9F"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128D14CE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63D26A" w14:textId="1837B29E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86A9F" w:rsidRPr="000E7AE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158C1376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D35F5F" w14:textId="4F3154E1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86A9F"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CFEA09E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F64B6D2" w14:textId="2C8B9B53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86A9F" w:rsidRPr="000E7AE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D7B12" w:rsidRPr="000E7AEB" w14:paraId="14E5AF75" w14:textId="77777777">
        <w:trPr>
          <w:tblHeader/>
        </w:trPr>
        <w:tc>
          <w:tcPr>
            <w:tcW w:w="2279" w:type="pct"/>
          </w:tcPr>
          <w:p w14:paraId="0C0FCDE7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555ABBDB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B12" w:rsidRPr="000E7AEB" w14:paraId="7F72FCF9" w14:textId="77777777">
        <w:tc>
          <w:tcPr>
            <w:tcW w:w="2279" w:type="pct"/>
          </w:tcPr>
          <w:p w14:paraId="4A88C863" w14:textId="77777777" w:rsidR="006D7B12" w:rsidRPr="000E7AEB" w:rsidRDefault="006D7B12" w:rsidP="006D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C7C503C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1EF892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32CCBB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2E51E04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BD5180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C715E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C60322" w14:textId="77777777" w:rsidR="006D7B12" w:rsidRPr="000E7AEB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6A9F" w:rsidRPr="000E7AEB" w14:paraId="684352E6" w14:textId="77777777">
        <w:tc>
          <w:tcPr>
            <w:tcW w:w="2279" w:type="pct"/>
          </w:tcPr>
          <w:p w14:paraId="795FE38D" w14:textId="77777777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6EA9853E" w14:textId="7873626A" w:rsidR="00786A9F" w:rsidRPr="000E7AEB" w:rsidRDefault="001C16C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698073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71AF65" w14:textId="440F8619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6273A8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BD632" w14:textId="02587E3D" w:rsidR="00786A9F" w:rsidRPr="000E7AEB" w:rsidRDefault="00A96D7B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31,772</w:t>
            </w:r>
          </w:p>
        </w:tc>
        <w:tc>
          <w:tcPr>
            <w:tcW w:w="145" w:type="pct"/>
          </w:tcPr>
          <w:p w14:paraId="3554DE55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3E23621" w14:textId="60C4E569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299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438</w:t>
            </w:r>
          </w:p>
        </w:tc>
      </w:tr>
      <w:tr w:rsidR="00786A9F" w:rsidRPr="000E7AEB" w14:paraId="5EA18812" w14:textId="77777777">
        <w:tc>
          <w:tcPr>
            <w:tcW w:w="2279" w:type="pct"/>
          </w:tcPr>
          <w:p w14:paraId="79D02342" w14:textId="77777777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0E595C9" w14:textId="7D936448" w:rsidR="00786A9F" w:rsidRPr="000E7AEB" w:rsidRDefault="001C16C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2B00EC5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73371BB" w14:textId="47D152CD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9F0ECB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0073EF6" w14:textId="4C3DF2EB" w:rsidR="00786A9F" w:rsidRPr="000E7AEB" w:rsidRDefault="00A96D7B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1,554</w:t>
            </w:r>
          </w:p>
        </w:tc>
        <w:tc>
          <w:tcPr>
            <w:tcW w:w="145" w:type="pct"/>
          </w:tcPr>
          <w:p w14:paraId="61074C91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113169" w14:textId="6804C491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</w:p>
        </w:tc>
      </w:tr>
      <w:tr w:rsidR="00786A9F" w:rsidRPr="000E7AEB" w14:paraId="4C68F51B" w14:textId="77777777">
        <w:tc>
          <w:tcPr>
            <w:tcW w:w="2279" w:type="pct"/>
          </w:tcPr>
          <w:p w14:paraId="75EE0F59" w14:textId="77777777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48CFD05A" w14:textId="1A7B0E07" w:rsidR="00786A9F" w:rsidRPr="000E7AEB" w:rsidRDefault="001C16C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78F2D2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608523C" w14:textId="0D84AED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8478983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B732587" w14:textId="56E460BB" w:rsidR="00786A9F" w:rsidRPr="000E7AEB" w:rsidRDefault="00BE09F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739C0F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36DA7E" w14:textId="08281E74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335</w:t>
            </w:r>
          </w:p>
        </w:tc>
      </w:tr>
      <w:tr w:rsidR="00B51823" w:rsidRPr="000E7AEB" w14:paraId="7ABE40FC" w14:textId="77777777">
        <w:tc>
          <w:tcPr>
            <w:tcW w:w="2279" w:type="pct"/>
          </w:tcPr>
          <w:p w14:paraId="59C2A5EB" w14:textId="5124D625" w:rsidR="00B51823" w:rsidRPr="000E7AEB" w:rsidRDefault="00B51823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ค่าเช่าอาคารและเครื่องจักร</w:t>
            </w:r>
          </w:p>
        </w:tc>
        <w:tc>
          <w:tcPr>
            <w:tcW w:w="581" w:type="pct"/>
          </w:tcPr>
          <w:p w14:paraId="1B640702" w14:textId="0C2D9688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6D9B03" w14:textId="77777777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2E0A046" w14:textId="5FFFCE4F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7183A2" w14:textId="77777777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3D3AE66" w14:textId="7A7AD527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  <w:tc>
          <w:tcPr>
            <w:tcW w:w="145" w:type="pct"/>
          </w:tcPr>
          <w:p w14:paraId="7AD66301" w14:textId="77777777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DA12968" w14:textId="0642ED17" w:rsidR="00B51823" w:rsidRPr="000E7AEB" w:rsidRDefault="00B5182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</w:tr>
      <w:tr w:rsidR="00EE5AA1" w:rsidRPr="000E7AEB" w14:paraId="18791FB3" w14:textId="77777777">
        <w:tc>
          <w:tcPr>
            <w:tcW w:w="2279" w:type="pct"/>
          </w:tcPr>
          <w:p w14:paraId="316EE97B" w14:textId="55D96AEE" w:rsidR="00EE5AA1" w:rsidRDefault="001A6797" w:rsidP="00EE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79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81" w:type="pct"/>
          </w:tcPr>
          <w:p w14:paraId="06FFD7CC" w14:textId="2128E0BB" w:rsidR="00EE5AA1" w:rsidRPr="000E7AEB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00664DC" w14:textId="77777777" w:rsidR="00EE5AA1" w:rsidRPr="000E7AEB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05804CB" w14:textId="38422E64" w:rsidR="00EE5AA1" w:rsidRPr="000E7AEB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BBCB46A" w14:textId="77777777" w:rsidR="00EE5AA1" w:rsidRPr="000E7AEB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1622A16" w14:textId="5DFA7E9B" w:rsidR="00EE5AA1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14:paraId="3DF57731" w14:textId="77777777" w:rsidR="00EE5AA1" w:rsidRPr="000E7AEB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CEA6D8B" w14:textId="6DD7D6B3" w:rsidR="00EE5AA1" w:rsidRDefault="00EE5AA1" w:rsidP="00EE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6A9F" w:rsidRPr="000E7AEB" w14:paraId="27DF3209" w14:textId="77777777">
        <w:tc>
          <w:tcPr>
            <w:tcW w:w="2279" w:type="pct"/>
          </w:tcPr>
          <w:p w14:paraId="718FE4C6" w14:textId="77777777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38486336" w14:textId="7DD5DD5C" w:rsidR="00786A9F" w:rsidRPr="000E7AEB" w:rsidRDefault="001C16C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12DC05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A8F77A6" w14:textId="09945BD2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CEDC7E3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91A2C3B" w14:textId="125FC8EB" w:rsidR="00786A9F" w:rsidRPr="000E7AEB" w:rsidRDefault="00BE09F3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1F81F7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FC9B2D9" w14:textId="52827D54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</w:tr>
      <w:tr w:rsidR="00671A8F" w:rsidRPr="000E7AEB" w14:paraId="29DD7CE3" w14:textId="77777777">
        <w:tc>
          <w:tcPr>
            <w:tcW w:w="2279" w:type="pct"/>
          </w:tcPr>
          <w:p w14:paraId="388F38D8" w14:textId="77777777" w:rsidR="00671A8F" w:rsidRPr="000E7AEB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848B6F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E620C8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3844B02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3E67F7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6273937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CA9539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BCB85EB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A8F" w:rsidRPr="000E7AEB" w14:paraId="5601B24A" w14:textId="77777777">
        <w:tc>
          <w:tcPr>
            <w:tcW w:w="2279" w:type="pct"/>
          </w:tcPr>
          <w:p w14:paraId="310CD540" w14:textId="77777777" w:rsidR="00671A8F" w:rsidRPr="000E7AEB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45DC859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DBDED7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A00B626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5893B0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26B681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45E76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18A86A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6A9F" w:rsidRPr="000E7AEB" w14:paraId="7B378D8E" w14:textId="77777777">
        <w:tc>
          <w:tcPr>
            <w:tcW w:w="2279" w:type="pct"/>
          </w:tcPr>
          <w:p w14:paraId="1A219B2D" w14:textId="130C9F4C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64ABC1B" w14:textId="7F235945" w:rsidR="00786A9F" w:rsidRPr="000E7AEB" w:rsidRDefault="00FA058C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314,871</w:t>
            </w:r>
          </w:p>
        </w:tc>
        <w:tc>
          <w:tcPr>
            <w:tcW w:w="129" w:type="pct"/>
          </w:tcPr>
          <w:p w14:paraId="4C1F1879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FAAA6E" w14:textId="34D025B6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543,816</w:t>
            </w:r>
          </w:p>
        </w:tc>
        <w:tc>
          <w:tcPr>
            <w:tcW w:w="128" w:type="pct"/>
          </w:tcPr>
          <w:p w14:paraId="2E691AF3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3B9FB7" w14:textId="264D0B50" w:rsidR="00786A9F" w:rsidRPr="000E7AEB" w:rsidRDefault="00FA058C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314,871</w:t>
            </w:r>
          </w:p>
        </w:tc>
        <w:tc>
          <w:tcPr>
            <w:tcW w:w="145" w:type="pct"/>
          </w:tcPr>
          <w:p w14:paraId="376AF53D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4F031F" w14:textId="79AEBA74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543,816</w:t>
            </w:r>
          </w:p>
        </w:tc>
      </w:tr>
      <w:tr w:rsidR="00786A9F" w:rsidRPr="000E7AEB" w14:paraId="2C342927" w14:textId="77777777">
        <w:tc>
          <w:tcPr>
            <w:tcW w:w="2279" w:type="pct"/>
          </w:tcPr>
          <w:p w14:paraId="2BC568CA" w14:textId="6647E40C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F51DF81" w14:textId="3F654318" w:rsidR="00786A9F" w:rsidRPr="000E7AEB" w:rsidRDefault="00426482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2F834B4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0A92E3" w14:textId="298D4AA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128" w:type="pct"/>
          </w:tcPr>
          <w:p w14:paraId="4BB202D4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235C3B" w14:textId="12F440C3" w:rsidR="00786A9F" w:rsidRPr="000E7AEB" w:rsidRDefault="00426482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95F568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DF49CE6" w14:textId="464BB010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</w:tr>
      <w:tr w:rsidR="00786A9F" w:rsidRPr="000E7AEB" w14:paraId="25014775" w14:textId="77777777">
        <w:tc>
          <w:tcPr>
            <w:tcW w:w="2279" w:type="pct"/>
          </w:tcPr>
          <w:p w14:paraId="1D3E83DD" w14:textId="1F40099C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  <w:shd w:val="clear" w:color="auto" w:fill="auto"/>
          </w:tcPr>
          <w:p w14:paraId="025571C2" w14:textId="3AF307F8" w:rsidR="00786A9F" w:rsidRPr="000E7AEB" w:rsidRDefault="00F3256C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647,003</w:t>
            </w:r>
          </w:p>
        </w:tc>
        <w:tc>
          <w:tcPr>
            <w:tcW w:w="129" w:type="pct"/>
          </w:tcPr>
          <w:p w14:paraId="22F9C2FF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2BA67DC" w14:textId="3C3DEC34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277,219</w:t>
            </w:r>
          </w:p>
        </w:tc>
        <w:tc>
          <w:tcPr>
            <w:tcW w:w="128" w:type="pct"/>
            <w:shd w:val="clear" w:color="auto" w:fill="auto"/>
          </w:tcPr>
          <w:p w14:paraId="242F4EBF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ECB779" w14:textId="5AF38350" w:rsidR="00786A9F" w:rsidRPr="000E7AEB" w:rsidRDefault="00F3256C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647,003</w:t>
            </w:r>
          </w:p>
        </w:tc>
        <w:tc>
          <w:tcPr>
            <w:tcW w:w="145" w:type="pct"/>
            <w:shd w:val="clear" w:color="auto" w:fill="auto"/>
          </w:tcPr>
          <w:p w14:paraId="25477EBE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2D5F413" w14:textId="140B1AFE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277,219</w:t>
            </w:r>
          </w:p>
        </w:tc>
      </w:tr>
      <w:tr w:rsidR="00786A9F" w:rsidRPr="000E7AEB" w14:paraId="0EC98E78" w14:textId="77777777">
        <w:tc>
          <w:tcPr>
            <w:tcW w:w="2279" w:type="pct"/>
          </w:tcPr>
          <w:p w14:paraId="3D1F2314" w14:textId="16527BE8" w:rsidR="00786A9F" w:rsidRPr="000E7AEB" w:rsidRDefault="00786A9F" w:rsidP="007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1A679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81" w:type="pct"/>
            <w:shd w:val="clear" w:color="auto" w:fill="auto"/>
          </w:tcPr>
          <w:p w14:paraId="6E918C5B" w14:textId="15751103" w:rsidR="00786A9F" w:rsidRPr="000E7AEB" w:rsidRDefault="00F3256C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29" w:type="pct"/>
          </w:tcPr>
          <w:p w14:paraId="60C273F2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E6F28B" w14:textId="165CBFD4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28" w:type="pct"/>
            <w:shd w:val="clear" w:color="auto" w:fill="auto"/>
          </w:tcPr>
          <w:p w14:paraId="1CF379FE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9BC14B" w14:textId="7552BCCC" w:rsidR="00786A9F" w:rsidRPr="000E7AEB" w:rsidRDefault="00F3256C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45" w:type="pct"/>
            <w:shd w:val="clear" w:color="auto" w:fill="auto"/>
          </w:tcPr>
          <w:p w14:paraId="495320AE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519832A" w14:textId="5A61B953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671A8F" w:rsidRPr="000E7AEB" w14:paraId="38798583" w14:textId="77777777">
        <w:trPr>
          <w:trHeight w:val="245"/>
        </w:trPr>
        <w:tc>
          <w:tcPr>
            <w:tcW w:w="2279" w:type="pct"/>
          </w:tcPr>
          <w:p w14:paraId="656B4B83" w14:textId="77777777" w:rsidR="00671A8F" w:rsidRPr="000E7AEB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03CCA16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721A49B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0B49665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AFA4A21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FA989F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EBDFFCA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0AB974" w14:textId="77777777" w:rsidR="00671A8F" w:rsidRPr="000E7AEB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0911" w:rsidRPr="000E7AEB" w14:paraId="37C96193" w14:textId="77777777">
        <w:tc>
          <w:tcPr>
            <w:tcW w:w="2279" w:type="pct"/>
          </w:tcPr>
          <w:p w14:paraId="2903BB6C" w14:textId="77777777" w:rsidR="001E0911" w:rsidRPr="000E7AEB" w:rsidRDefault="001E0911" w:rsidP="001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F39E6FE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B5F6010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4F50BB8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7CF7DBD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17AB14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D0AFBEC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6F8EE3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0911" w:rsidRPr="000E7AEB" w14:paraId="2C8B45CC" w14:textId="77777777">
        <w:tc>
          <w:tcPr>
            <w:tcW w:w="2279" w:type="pct"/>
          </w:tcPr>
          <w:p w14:paraId="43B10657" w14:textId="77777777" w:rsidR="001E0911" w:rsidRPr="000E7AEB" w:rsidRDefault="001E0911" w:rsidP="001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794D0B72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BD1E6F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455247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725259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CDF109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48B6E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5FEC3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0911" w:rsidRPr="009B7DB4" w14:paraId="6418870F" w14:textId="77777777" w:rsidTr="009035DC">
        <w:tc>
          <w:tcPr>
            <w:tcW w:w="2279" w:type="pct"/>
          </w:tcPr>
          <w:p w14:paraId="76017D78" w14:textId="77777777" w:rsidR="001E0911" w:rsidRPr="000E7AEB" w:rsidRDefault="001E0911" w:rsidP="001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37670C" w14:textId="77777777" w:rsidR="001E0911" w:rsidRPr="000E7AEB" w:rsidRDefault="001E0911" w:rsidP="001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0E7AE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</w:tcPr>
          <w:p w14:paraId="0834B63E" w14:textId="77777777" w:rsidR="009B7DB4" w:rsidRPr="009035DC" w:rsidRDefault="009B7DB4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453495A3" w14:textId="49DEECF1" w:rsidR="001E0911" w:rsidRPr="009035DC" w:rsidRDefault="009B7DB4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035DC">
              <w:rPr>
                <w:rFonts w:ascii="Angsana New" w:hAnsi="Angsana New" w:cs="Angsana New"/>
                <w:sz w:val="30"/>
                <w:szCs w:val="30"/>
              </w:rPr>
              <w:t>2,851</w:t>
            </w:r>
          </w:p>
        </w:tc>
        <w:tc>
          <w:tcPr>
            <w:tcW w:w="129" w:type="pct"/>
            <w:shd w:val="clear" w:color="auto" w:fill="auto"/>
          </w:tcPr>
          <w:p w14:paraId="0D5D6390" w14:textId="77777777" w:rsidR="001E0911" w:rsidRPr="009035DC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9EEC46D" w14:textId="57FDCA9C" w:rsidR="001E0911" w:rsidRPr="009035DC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035DC">
              <w:rPr>
                <w:rFonts w:ascii="Angsana New" w:hAnsi="Angsana New" w:cs="Angsana New"/>
                <w:sz w:val="30"/>
                <w:szCs w:val="30"/>
              </w:rPr>
              <w:t>2,651</w:t>
            </w:r>
          </w:p>
        </w:tc>
        <w:tc>
          <w:tcPr>
            <w:tcW w:w="128" w:type="pct"/>
            <w:shd w:val="clear" w:color="auto" w:fill="auto"/>
          </w:tcPr>
          <w:p w14:paraId="37F267B5" w14:textId="77777777" w:rsidR="001E0911" w:rsidRPr="009035DC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9B5F23C" w14:textId="77777777" w:rsidR="001E0911" w:rsidRPr="009035DC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CBE395" w14:textId="23F282B1" w:rsidR="009B7DB4" w:rsidRPr="009035DC" w:rsidRDefault="009B7DB4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035DC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  <w:tc>
          <w:tcPr>
            <w:tcW w:w="145" w:type="pct"/>
            <w:shd w:val="clear" w:color="auto" w:fill="auto"/>
          </w:tcPr>
          <w:p w14:paraId="3CE68859" w14:textId="77777777" w:rsidR="001E0911" w:rsidRPr="009B7DB4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EAD295C" w14:textId="2795960C" w:rsidR="001E0911" w:rsidRPr="009B7DB4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DB4">
              <w:rPr>
                <w:rFonts w:asciiTheme="majorBidi" w:hAnsiTheme="majorBidi" w:cstheme="majorBidi"/>
                <w:sz w:val="30"/>
                <w:szCs w:val="30"/>
              </w:rPr>
              <w:t>2,651</w:t>
            </w:r>
          </w:p>
        </w:tc>
      </w:tr>
      <w:tr w:rsidR="001E0911" w:rsidRPr="000E7AEB" w14:paraId="5964DDC8" w14:textId="77777777">
        <w:tc>
          <w:tcPr>
            <w:tcW w:w="2279" w:type="pct"/>
          </w:tcPr>
          <w:p w14:paraId="1C024615" w14:textId="77777777" w:rsidR="001E0911" w:rsidRPr="000E7AEB" w:rsidRDefault="001E0911" w:rsidP="001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E47623B" w14:textId="6081B5A4" w:rsidR="001E0911" w:rsidRPr="000E7AEB" w:rsidRDefault="003153D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29" w:type="pct"/>
          </w:tcPr>
          <w:p w14:paraId="339039AA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F010C7E" w14:textId="04C662AF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28" w:type="pct"/>
            <w:shd w:val="clear" w:color="auto" w:fill="auto"/>
          </w:tcPr>
          <w:p w14:paraId="26492088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E71C451" w14:textId="06F3C9B3" w:rsidR="001E0911" w:rsidRPr="000E7AEB" w:rsidRDefault="003153D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5" w:type="pct"/>
            <w:shd w:val="clear" w:color="auto" w:fill="auto"/>
          </w:tcPr>
          <w:p w14:paraId="4D853922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AEDA1CD" w14:textId="07F12496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1E0911" w:rsidRPr="000E7AEB" w14:paraId="337A385D" w14:textId="77777777">
        <w:tc>
          <w:tcPr>
            <w:tcW w:w="2279" w:type="pct"/>
          </w:tcPr>
          <w:p w14:paraId="0D9D3739" w14:textId="77777777" w:rsidR="001E0911" w:rsidRPr="000E7AEB" w:rsidRDefault="001E0911" w:rsidP="001E0911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35C38F5" w14:textId="291A9C0B" w:rsidR="001E0911" w:rsidRPr="000E7AEB" w:rsidRDefault="009B7DB4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129" w:type="pct"/>
          </w:tcPr>
          <w:p w14:paraId="6401F222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2E81B" w14:textId="14EADEF9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2,688</w:t>
            </w:r>
          </w:p>
        </w:tc>
        <w:tc>
          <w:tcPr>
            <w:tcW w:w="128" w:type="pct"/>
            <w:shd w:val="clear" w:color="auto" w:fill="auto"/>
          </w:tcPr>
          <w:p w14:paraId="1F7F20EA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60F6" w14:textId="18AD6226" w:rsidR="001E0911" w:rsidRPr="000E7AEB" w:rsidRDefault="009B7DB4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145" w:type="pct"/>
            <w:shd w:val="clear" w:color="auto" w:fill="auto"/>
          </w:tcPr>
          <w:p w14:paraId="077AA0CD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78D73" w14:textId="4F00DF3B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2,688</w:t>
            </w:r>
          </w:p>
        </w:tc>
      </w:tr>
      <w:tr w:rsidR="001E0911" w:rsidRPr="000E7AEB" w14:paraId="5ACE4EA0" w14:textId="77777777">
        <w:trPr>
          <w:trHeight w:hRule="exact" w:val="392"/>
        </w:trPr>
        <w:tc>
          <w:tcPr>
            <w:tcW w:w="2279" w:type="pct"/>
          </w:tcPr>
          <w:p w14:paraId="72D11B7A" w14:textId="77777777" w:rsidR="001E0911" w:rsidRPr="000E7AEB" w:rsidRDefault="001E0911" w:rsidP="001E0911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B181366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5AD2877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EF6331A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6132610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7A827CE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90BC434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372EBD6" w14:textId="77777777" w:rsidR="001E0911" w:rsidRPr="000E7AEB" w:rsidRDefault="001E0911" w:rsidP="001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6D3A" w:rsidRPr="000E7AEB" w14:paraId="69463078" w14:textId="77777777">
        <w:tc>
          <w:tcPr>
            <w:tcW w:w="2279" w:type="pct"/>
          </w:tcPr>
          <w:p w14:paraId="37AB40D1" w14:textId="1E24E93C" w:rsidR="001E6D3A" w:rsidRPr="000E7AEB" w:rsidRDefault="001E6D3A" w:rsidP="001E6D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3FE272F5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610375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DCE9345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489F8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85DC903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0F52A5D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8672D6B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6D3A" w:rsidRPr="000E7AEB" w14:paraId="735ADA6B" w14:textId="77777777">
        <w:tc>
          <w:tcPr>
            <w:tcW w:w="2279" w:type="pct"/>
          </w:tcPr>
          <w:p w14:paraId="117DDC39" w14:textId="091462A4" w:rsidR="001E6D3A" w:rsidRPr="000E7AEB" w:rsidRDefault="001E6D3A" w:rsidP="001E6D3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24763B91" w14:textId="6E18D7C3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D800BE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7A1556A" w14:textId="4A1A37CB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2,066</w:t>
            </w:r>
          </w:p>
        </w:tc>
        <w:tc>
          <w:tcPr>
            <w:tcW w:w="128" w:type="pct"/>
          </w:tcPr>
          <w:p w14:paraId="5356758F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6E8D5AD" w14:textId="6ADB4C92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5A28D0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DC7AAC" w14:textId="7A157778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2,066</w:t>
            </w:r>
          </w:p>
        </w:tc>
      </w:tr>
      <w:tr w:rsidR="001E6D3A" w:rsidRPr="000E7AEB" w14:paraId="256B7CFA" w14:textId="77777777">
        <w:tc>
          <w:tcPr>
            <w:tcW w:w="2279" w:type="pct"/>
          </w:tcPr>
          <w:p w14:paraId="44BE5A30" w14:textId="24952F4E" w:rsidR="001E6D3A" w:rsidRPr="000E7AEB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5596C12C" w14:textId="0A448ECB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7D97BE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43316EF" w14:textId="0326B1DB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4703B088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9825D9" w14:textId="7E81C332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F0EADF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6F3C5C" w14:textId="532A4E8D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14:paraId="2E3F0154" w14:textId="77777777" w:rsidR="00DD6EBA" w:rsidRPr="000E7AEB" w:rsidRDefault="00DD6EBA" w:rsidP="00DD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</w:rPr>
        <w:br w:type="page"/>
      </w:r>
    </w:p>
    <w:p w14:paraId="78DA4077" w14:textId="7082AD8D" w:rsidR="00B45520" w:rsidRPr="000E7AEB" w:rsidRDefault="00B45520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FA4ED3" w:rsidRPr="000E7AE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0E7AE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6A9F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786A9F" w:rsidRPr="000E7AE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36A46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8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3FBE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7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F2A46A" w14:textId="77777777" w:rsidR="00C23546" w:rsidRPr="000E7AEB" w:rsidRDefault="00C23546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113A576B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4A4C5A85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6E39895D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3057A7F4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2DD2F6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0E7AEB" w14:paraId="3517D6FF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06385328" w14:textId="77777777" w:rsidR="00C36A46" w:rsidRPr="000E7AEB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DACA3F" w14:textId="590834D3" w:rsidR="00C36A46" w:rsidRPr="000E7AEB" w:rsidRDefault="00786A9F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198DACE1" w14:textId="77777777" w:rsidR="00C36A46" w:rsidRPr="000E7AEB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B2DECFB" w14:textId="77777777" w:rsidR="00C36A46" w:rsidRPr="000E7AEB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BE950B1" w14:textId="77777777" w:rsidR="00C36A46" w:rsidRPr="000E7AEB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C98BB7" w14:textId="2ECEBD93" w:rsidR="00C36A46" w:rsidRPr="000E7AEB" w:rsidRDefault="00786A9F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6F01B728" w14:textId="77777777" w:rsidR="00C36A46" w:rsidRPr="000E7AEB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FDC64E8" w14:textId="3B70A477" w:rsidR="00C36A46" w:rsidRPr="000E7AEB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86A9F" w:rsidRPr="000E7AEB" w14:paraId="0EFA90D0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6E9FCFBF" w14:textId="3A857C0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F1CDCC" w14:textId="18B9B0E4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  <w:shd w:val="clear" w:color="auto" w:fill="auto"/>
          </w:tcPr>
          <w:p w14:paraId="6E70C4E0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73DC74C" w14:textId="3FFF6152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813AD9E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5F83561" w14:textId="786F43C8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shd w:val="clear" w:color="auto" w:fill="auto"/>
          </w:tcPr>
          <w:p w14:paraId="5E249FCE" w14:textId="77777777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3E138C4F" w14:textId="08B20A69" w:rsidR="00786A9F" w:rsidRPr="000E7AEB" w:rsidRDefault="00786A9F" w:rsidP="00786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0B28" w:rsidRPr="000E7AEB" w14:paraId="6899A5DA" w14:textId="77777777" w:rsidTr="00C97E48">
        <w:trPr>
          <w:tblHeader/>
        </w:trPr>
        <w:tc>
          <w:tcPr>
            <w:tcW w:w="2267" w:type="pct"/>
          </w:tcPr>
          <w:p w14:paraId="3D92346F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CF25AFF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0E7AEB" w14:paraId="04BA5EFD" w14:textId="77777777" w:rsidTr="00DB356A">
        <w:tc>
          <w:tcPr>
            <w:tcW w:w="2267" w:type="pct"/>
          </w:tcPr>
          <w:p w14:paraId="3EA7B52F" w14:textId="2DF3F84E" w:rsidR="00DD6EBA" w:rsidRPr="000E7AEB" w:rsidRDefault="00DD6EBA" w:rsidP="00D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42DE9DBF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5681C6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BD7D85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852311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9F3585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D4E9D6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1B8B43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55C1" w:rsidRPr="000E7AEB" w14:paraId="6B6D9CA3" w14:textId="77777777" w:rsidTr="00DB356A">
        <w:tc>
          <w:tcPr>
            <w:tcW w:w="2267" w:type="pct"/>
          </w:tcPr>
          <w:p w14:paraId="697C8564" w14:textId="43F11511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69164E6D" w14:textId="4A839B50" w:rsidR="005D55C1" w:rsidRPr="000E7AEB" w:rsidRDefault="00461968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CBAA87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59CB57" w14:textId="3CCBDB9A" w:rsidR="005D55C1" w:rsidRPr="000E7AEB" w:rsidRDefault="005D55C1" w:rsidP="00E9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DAC1B1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56B28" w14:textId="18FC9F83" w:rsidR="005D55C1" w:rsidRPr="000E7AEB" w:rsidRDefault="00461968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49,64</w:t>
            </w:r>
            <w:r w:rsidR="00DF55E3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72CBECA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01C61" w14:textId="5309D76E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D55C1" w:rsidRPr="000E7AEB" w14:paraId="3DEA1028" w14:textId="77777777" w:rsidTr="00DB356A">
        <w:trPr>
          <w:trHeight w:hRule="exact" w:val="371"/>
        </w:trPr>
        <w:tc>
          <w:tcPr>
            <w:tcW w:w="2267" w:type="pct"/>
          </w:tcPr>
          <w:p w14:paraId="671F0C87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D3085DD" w14:textId="6DE79EDF" w:rsidR="005D55C1" w:rsidRPr="000E7AEB" w:rsidRDefault="00FC4792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592,070</w:t>
            </w:r>
          </w:p>
        </w:tc>
        <w:tc>
          <w:tcPr>
            <w:tcW w:w="144" w:type="pct"/>
            <w:gridSpan w:val="2"/>
          </w:tcPr>
          <w:p w14:paraId="398C3B90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5D9B4" w14:textId="6FD0496B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4E0DB8CA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6F485" w14:textId="28E263C2" w:rsidR="005D55C1" w:rsidRPr="000E7AEB" w:rsidRDefault="00FC4792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592,070</w:t>
            </w:r>
          </w:p>
        </w:tc>
        <w:tc>
          <w:tcPr>
            <w:tcW w:w="146" w:type="pct"/>
          </w:tcPr>
          <w:p w14:paraId="118F9C0A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61D9B7" w14:textId="2E8FFE0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563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610</w:t>
            </w:r>
          </w:p>
        </w:tc>
      </w:tr>
      <w:tr w:rsidR="005D55C1" w:rsidRPr="000E7AEB" w14:paraId="5DE3A619" w14:textId="77777777" w:rsidTr="009537D5">
        <w:tc>
          <w:tcPr>
            <w:tcW w:w="2267" w:type="pct"/>
          </w:tcPr>
          <w:p w14:paraId="348EB945" w14:textId="47BD33C2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61C7F5CE" w:rsidR="005D55C1" w:rsidRPr="000E7AEB" w:rsidRDefault="00FC4792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592,070</w:t>
            </w:r>
          </w:p>
        </w:tc>
        <w:tc>
          <w:tcPr>
            <w:tcW w:w="144" w:type="pct"/>
            <w:gridSpan w:val="2"/>
          </w:tcPr>
          <w:p w14:paraId="0CA84F3C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75CCC23D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4CEE6C27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023F4054" w:rsidR="005D55C1" w:rsidRPr="000E7AEB" w:rsidRDefault="00B56477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641,71</w:t>
            </w:r>
            <w:r w:rsidR="00DF55E3"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B1DF2C6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32871799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530B28" w:rsidRPr="000E7AEB" w14:paraId="128DD321" w14:textId="77777777" w:rsidTr="00103A75">
        <w:trPr>
          <w:trHeight w:val="332"/>
        </w:trPr>
        <w:tc>
          <w:tcPr>
            <w:tcW w:w="2267" w:type="pct"/>
          </w:tcPr>
          <w:p w14:paraId="6C24FF0B" w14:textId="77777777" w:rsidR="00AF4996" w:rsidRPr="000E7AEB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2594201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4607B1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A1D749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CCD805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88231D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B7ED93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21D24F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0E7AEB" w14:paraId="6D03D4E0" w14:textId="77777777" w:rsidTr="001F2730">
        <w:tc>
          <w:tcPr>
            <w:tcW w:w="2267" w:type="pct"/>
          </w:tcPr>
          <w:p w14:paraId="599326F2" w14:textId="64D72FC0" w:rsidR="00AF4996" w:rsidRPr="000E7AEB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</w:tcPr>
          <w:p w14:paraId="7D49F830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9C34752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93CE42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5CA008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15AA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014E4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DE4B83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55C1" w:rsidRPr="000E7AEB" w14:paraId="18B98C79" w14:textId="77777777" w:rsidTr="001F2730">
        <w:tc>
          <w:tcPr>
            <w:tcW w:w="2267" w:type="pct"/>
          </w:tcPr>
          <w:p w14:paraId="1B6AF0BA" w14:textId="620E0B99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0A1C5E4" w14:textId="57C60EF9" w:rsidR="005D55C1" w:rsidRPr="000E7AEB" w:rsidRDefault="00CE692C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31B01F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3E4524" w14:textId="45520C92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39EF528A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3E5785" w14:textId="6415024C" w:rsidR="005D55C1" w:rsidRPr="000E7AEB" w:rsidRDefault="00CE692C" w:rsidP="00E9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B0458F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95A49" w14:textId="288BC53A" w:rsidR="005D55C1" w:rsidRPr="000E7AEB" w:rsidRDefault="005D55C1" w:rsidP="00E9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5D55C1" w:rsidRPr="000E7AEB" w14:paraId="375CDFEB" w14:textId="77777777" w:rsidTr="001F2730">
        <w:tc>
          <w:tcPr>
            <w:tcW w:w="2267" w:type="pct"/>
          </w:tcPr>
          <w:p w14:paraId="3C288FA3" w14:textId="3D990240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B1B2EE3" w14:textId="6DCEEB56" w:rsidR="005D55C1" w:rsidRPr="000E7AEB" w:rsidRDefault="00A10348" w:rsidP="00E9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5CE2B007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7D63B" w14:textId="5CC1B7F2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9327F89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53660A" w14:textId="24F7DA27" w:rsidR="005D55C1" w:rsidRPr="000E7AEB" w:rsidRDefault="00CE692C" w:rsidP="00E9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377E5B1C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7A13F9" w14:textId="693F9DA8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5D55C1" w:rsidRPr="000E7AEB" w14:paraId="7625491C" w14:textId="77777777">
        <w:tc>
          <w:tcPr>
            <w:tcW w:w="2267" w:type="pct"/>
          </w:tcPr>
          <w:p w14:paraId="1699D485" w14:textId="073D07F2" w:rsidR="005D55C1" w:rsidRPr="000E7AEB" w:rsidRDefault="00E9727D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7AB5C1" w14:textId="3DF5B45E" w:rsidR="005D55C1" w:rsidRPr="000E7AEB" w:rsidRDefault="00A10348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4C9B72DF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292B2FA" w14:textId="783497C6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110,010</w:t>
            </w:r>
          </w:p>
        </w:tc>
        <w:tc>
          <w:tcPr>
            <w:tcW w:w="144" w:type="pct"/>
          </w:tcPr>
          <w:p w14:paraId="50E8CBC1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DD8808" w14:textId="1F9127E2" w:rsidR="005D55C1" w:rsidRPr="000E7AEB" w:rsidRDefault="00892741" w:rsidP="00E9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06B84804" w14:textId="77777777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6AF8244" w14:textId="37B6808F" w:rsidR="005D55C1" w:rsidRPr="000E7AEB" w:rsidRDefault="005D55C1" w:rsidP="005D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110,010</w:t>
            </w:r>
          </w:p>
        </w:tc>
      </w:tr>
      <w:tr w:rsidR="00530B28" w:rsidRPr="000E7AEB" w14:paraId="60EBFAEB" w14:textId="77777777">
        <w:tc>
          <w:tcPr>
            <w:tcW w:w="2267" w:type="pct"/>
          </w:tcPr>
          <w:p w14:paraId="311D7406" w14:textId="255C58C3" w:rsidR="00067376" w:rsidRPr="000E7AEB" w:rsidRDefault="0006737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1F8C945" w14:textId="62C5FB64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04E33A8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3209AD5" w14:textId="604A2143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0BF4F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D18230C" w14:textId="16EB03CC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056C2F" w14:textId="77777777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</w:tcPr>
          <w:p w14:paraId="35142569" w14:textId="50FD77A2" w:rsidR="00AF4996" w:rsidRPr="000E7AEB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0E7AEB" w14:paraId="5D211586" w14:textId="77777777" w:rsidTr="001450E6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A86" w:rsidRPr="000E7AEB" w14:paraId="321B503F" w14:textId="77777777" w:rsidTr="001450E6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59438E6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6CBC454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377EC475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55C1"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DE9D9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0A8A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5922CB39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55C1"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12A86" w:rsidRPr="000E7AEB" w14:paraId="4940395B" w14:textId="77777777">
        <w:trPr>
          <w:tblHeader/>
        </w:trPr>
        <w:tc>
          <w:tcPr>
            <w:tcW w:w="2112" w:type="dxa"/>
            <w:vAlign w:val="bottom"/>
          </w:tcPr>
          <w:p w14:paraId="5CE25781" w14:textId="55412E92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439D97C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4" w:type="dxa"/>
          </w:tcPr>
          <w:p w14:paraId="2D7B519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06C74AA8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EE2C96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4132476A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bottom"/>
          </w:tcPr>
          <w:p w14:paraId="5C691DE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02BE5755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12A86" w:rsidRPr="000E7AEB" w14:paraId="3D6E94E9" w14:textId="77777777" w:rsidTr="00A53490">
        <w:trPr>
          <w:tblHeader/>
        </w:trPr>
        <w:tc>
          <w:tcPr>
            <w:tcW w:w="2112" w:type="dxa"/>
            <w:vAlign w:val="bottom"/>
          </w:tcPr>
          <w:p w14:paraId="7069DBB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86" w:rsidRPr="000E7AEB" w14:paraId="01B232AA" w14:textId="77777777" w:rsidTr="00712A0C">
        <w:trPr>
          <w:tblHeader/>
        </w:trPr>
        <w:tc>
          <w:tcPr>
            <w:tcW w:w="2112" w:type="dxa"/>
            <w:vAlign w:val="bottom"/>
          </w:tcPr>
          <w:p w14:paraId="3FE53831" w14:textId="69FED4DE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1DC96B9F" w:rsidR="00C12A86" w:rsidRPr="000E7AEB" w:rsidRDefault="004D560E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1F87B4A1" w:rsidR="00C12A86" w:rsidRPr="000E7AEB" w:rsidRDefault="00D56C04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0756688E" w:rsidR="00C12A86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  <w:tc>
          <w:tcPr>
            <w:tcW w:w="235" w:type="dxa"/>
            <w:vAlign w:val="bottom"/>
          </w:tcPr>
          <w:p w14:paraId="390CD4D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6F5EB662" w:rsidR="00C12A86" w:rsidRPr="000E7AEB" w:rsidRDefault="00D56C04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bottom"/>
          </w:tcPr>
          <w:p w14:paraId="0D4770E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30C33F98" w:rsidR="00C12A86" w:rsidRPr="000E7AEB" w:rsidRDefault="00681E88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70" w:type="dxa"/>
            <w:vAlign w:val="bottom"/>
          </w:tcPr>
          <w:p w14:paraId="14ACF76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4F368230" w:rsidR="00C12A86" w:rsidRPr="000E7AEB" w:rsidRDefault="00AB5469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1,977</w:t>
            </w:r>
          </w:p>
        </w:tc>
      </w:tr>
      <w:bookmarkEnd w:id="0"/>
    </w:tbl>
    <w:p w14:paraId="0B856BFF" w14:textId="77777777" w:rsidR="004E7381" w:rsidRPr="000E7AEB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978"/>
        <w:gridCol w:w="236"/>
        <w:gridCol w:w="1015"/>
        <w:gridCol w:w="236"/>
        <w:gridCol w:w="1012"/>
        <w:gridCol w:w="236"/>
        <w:gridCol w:w="920"/>
        <w:gridCol w:w="238"/>
        <w:gridCol w:w="1028"/>
        <w:gridCol w:w="270"/>
        <w:gridCol w:w="1080"/>
      </w:tblGrid>
      <w:tr w:rsidR="00530B28" w:rsidRPr="000E7AEB" w14:paraId="3F2FC45B" w14:textId="77777777" w:rsidTr="003A642E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55C1" w:rsidRPr="000E7AEB" w14:paraId="29B8FF96" w14:textId="77777777" w:rsidTr="003A642E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268C9E2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D112A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168DDAA0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2C0D7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EA4E68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172D6D0B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FD1D84C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62F56CA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712166E3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7C3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055B4142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5D55C1" w:rsidRPr="000E7AEB" w14:paraId="7AE0AD5E" w14:textId="77777777" w:rsidTr="003A642E">
        <w:trPr>
          <w:tblHeader/>
        </w:trPr>
        <w:tc>
          <w:tcPr>
            <w:tcW w:w="2112" w:type="dxa"/>
            <w:vAlign w:val="bottom"/>
          </w:tcPr>
          <w:p w14:paraId="3931F26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1EDA2734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4ED32D4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AC3CAE0" w14:textId="5CF850F5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44AE7BD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06DC2F9A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bottom"/>
          </w:tcPr>
          <w:p w14:paraId="5A7B95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61264361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0B28" w:rsidRPr="000E7AEB" w14:paraId="094E4C75" w14:textId="77777777" w:rsidTr="003A642E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60E" w:rsidRPr="000E7AEB" w14:paraId="300CF432" w14:textId="77777777" w:rsidTr="003A642E">
        <w:trPr>
          <w:tblHeader/>
        </w:trPr>
        <w:tc>
          <w:tcPr>
            <w:tcW w:w="2112" w:type="dxa"/>
            <w:vAlign w:val="bottom"/>
          </w:tcPr>
          <w:p w14:paraId="1867D6A1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894C7D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0483F56" w14:textId="2DCAEA3D" w:rsidR="004D560E" w:rsidRPr="000E7AEB" w:rsidRDefault="00C726A7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0CB142E0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35" w:type="dxa"/>
            <w:vAlign w:val="bottom"/>
          </w:tcPr>
          <w:p w14:paraId="31DB17F9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2E13D422" w:rsidR="004D560E" w:rsidRPr="000E7AEB" w:rsidRDefault="000B5D78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78F5AFAA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0B9A12EE" w:rsidR="004D560E" w:rsidRPr="000E7AEB" w:rsidRDefault="00DF7FA6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  <w:vAlign w:val="bottom"/>
          </w:tcPr>
          <w:p w14:paraId="1691F547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367B286F" w:rsidR="004D560E" w:rsidRPr="000E7AEB" w:rsidRDefault="00C726A7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1,839</w:t>
            </w:r>
          </w:p>
        </w:tc>
      </w:tr>
    </w:tbl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8A567C9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4F61CCDF" w14:textId="071F1062" w:rsidR="00920082" w:rsidRPr="000E7AEB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75FD69B0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5CC8D9C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63615922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0E7AEB" w14:paraId="746EA267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6C8B5C37" w14:textId="77777777" w:rsidR="00DC2D43" w:rsidRPr="000E7AEB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5D8DC9" w14:textId="1BB1B9B4" w:rsidR="00DC2D43" w:rsidRPr="000E7AEB" w:rsidRDefault="005D55C1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55152FC2" w14:textId="77777777" w:rsidR="00DC2D43" w:rsidRPr="000E7AEB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8D61A37" w14:textId="35714FF2" w:rsidR="00DC2D43" w:rsidRPr="000E7AEB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8B889AC" w14:textId="77777777" w:rsidR="00DC2D43" w:rsidRPr="000E7AEB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864F39" w14:textId="5BB3FFFA" w:rsidR="00DC2D43" w:rsidRPr="000E7AEB" w:rsidRDefault="005D55C1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D99F8FA" w14:textId="77777777" w:rsidR="00DC2D43" w:rsidRPr="000E7AEB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6F15C4D" w14:textId="25C8E0E7" w:rsidR="00DC2D43" w:rsidRPr="000E7AEB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0E7AEB" w14:paraId="0B4504E2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53593E9B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C39D72" w14:textId="1ADA7570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687BEFC9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AAD5E5" w14:textId="7F2ED962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35DCB744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6F75F4" w14:textId="66B6613D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220D1212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A7AFCE6" w14:textId="60145A98" w:rsidR="00DD6EBA" w:rsidRPr="000E7AEB" w:rsidRDefault="00DC2D43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B28" w:rsidRPr="000E7AEB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4603" w:rsidRPr="000E7AEB" w14:paraId="70125724" w14:textId="77777777" w:rsidTr="00393C06">
        <w:tc>
          <w:tcPr>
            <w:tcW w:w="2267" w:type="pct"/>
          </w:tcPr>
          <w:p w14:paraId="7425D4D6" w14:textId="053090E7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4603" w:rsidRPr="000E7AEB" w14:paraId="28F04F60" w14:textId="77777777" w:rsidTr="00393C06">
        <w:tc>
          <w:tcPr>
            <w:tcW w:w="2267" w:type="pct"/>
          </w:tcPr>
          <w:p w14:paraId="56C1F0DA" w14:textId="1FBE4ADD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6615BBD3" w:rsidR="00694603" w:rsidRPr="000E7AEB" w:rsidRDefault="00245C2F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0A71E0CC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400DA23C" w:rsidR="00694603" w:rsidRPr="000E7AEB" w:rsidRDefault="00245C2F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146" w:type="pct"/>
          </w:tcPr>
          <w:p w14:paraId="4FB49921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511B1135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</w:tr>
      <w:tr w:rsidR="00694603" w:rsidRPr="000E7AEB" w14:paraId="54173932" w14:textId="77777777" w:rsidTr="00393C06">
        <w:tc>
          <w:tcPr>
            <w:tcW w:w="2267" w:type="pct"/>
          </w:tcPr>
          <w:p w14:paraId="46F90CC6" w14:textId="77777777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603" w:rsidRPr="000E7AEB" w14:paraId="2BB4F026" w14:textId="77777777" w:rsidTr="00393C06">
        <w:tc>
          <w:tcPr>
            <w:tcW w:w="2267" w:type="pct"/>
          </w:tcPr>
          <w:p w14:paraId="53029E96" w14:textId="767B9547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4603" w:rsidRPr="000E7AEB" w14:paraId="18612BD2" w14:textId="77777777" w:rsidTr="00393C06">
        <w:tc>
          <w:tcPr>
            <w:tcW w:w="2267" w:type="pct"/>
          </w:tcPr>
          <w:p w14:paraId="5BBB1158" w14:textId="09ACBD04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3A466678" w:rsidR="00694603" w:rsidRPr="000E7AEB" w:rsidRDefault="00381DD0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4C3B5928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2A08D400" w:rsidR="00694603" w:rsidRPr="000E7AEB" w:rsidRDefault="00785045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6" w:type="pct"/>
          </w:tcPr>
          <w:p w14:paraId="7D13DF58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63BDDDA9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694603" w:rsidRPr="000E7AEB" w14:paraId="1550E50A" w14:textId="77777777" w:rsidTr="00393C06">
        <w:tc>
          <w:tcPr>
            <w:tcW w:w="2267" w:type="pct"/>
          </w:tcPr>
          <w:p w14:paraId="3FCB716C" w14:textId="6BBA9090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3A9DD2B5" w:rsidR="00694603" w:rsidRPr="000E7AEB" w:rsidRDefault="00381DD0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69,594</w:t>
            </w:r>
          </w:p>
        </w:tc>
        <w:tc>
          <w:tcPr>
            <w:tcW w:w="144" w:type="pct"/>
            <w:gridSpan w:val="2"/>
          </w:tcPr>
          <w:p w14:paraId="599C8549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4D5A5DD1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1EDEF4F6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2792C0CE" w:rsidR="00694603" w:rsidRPr="000E7AEB" w:rsidRDefault="001D70CF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69,594</w:t>
            </w:r>
          </w:p>
        </w:tc>
        <w:tc>
          <w:tcPr>
            <w:tcW w:w="146" w:type="pct"/>
          </w:tcPr>
          <w:p w14:paraId="3AD1535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04A0CDA9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</w:tr>
      <w:tr w:rsidR="00694603" w:rsidRPr="000E7AEB" w14:paraId="7A58893A" w14:textId="77777777">
        <w:tc>
          <w:tcPr>
            <w:tcW w:w="2267" w:type="pct"/>
          </w:tcPr>
          <w:p w14:paraId="17F5374D" w14:textId="7BE97853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139445CC" w:rsidR="00694603" w:rsidRPr="000E7AEB" w:rsidRDefault="00381DD0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69,594</w:t>
            </w:r>
          </w:p>
        </w:tc>
        <w:tc>
          <w:tcPr>
            <w:tcW w:w="144" w:type="pct"/>
            <w:gridSpan w:val="2"/>
          </w:tcPr>
          <w:p w14:paraId="6D822C6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5D79FD53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3DAB42F9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1D23B7D1" w:rsidR="00694603" w:rsidRPr="000E7AEB" w:rsidRDefault="00381DD0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69,642</w:t>
            </w:r>
          </w:p>
        </w:tc>
        <w:tc>
          <w:tcPr>
            <w:tcW w:w="146" w:type="pct"/>
          </w:tcPr>
          <w:p w14:paraId="066DF86B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6812C589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192,448</w:t>
            </w:r>
          </w:p>
        </w:tc>
      </w:tr>
      <w:tr w:rsidR="00694603" w:rsidRPr="000E7AEB" w14:paraId="5C9637B0" w14:textId="77777777">
        <w:tc>
          <w:tcPr>
            <w:tcW w:w="2267" w:type="pct"/>
          </w:tcPr>
          <w:p w14:paraId="0D94F7E1" w14:textId="1BA52726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4603" w:rsidRPr="000E7AEB" w14:paraId="7E4A886E" w14:textId="77777777" w:rsidTr="00393C06">
        <w:tc>
          <w:tcPr>
            <w:tcW w:w="2267" w:type="pct"/>
          </w:tcPr>
          <w:p w14:paraId="5FF6EDF5" w14:textId="4E0CD168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4603" w:rsidRPr="000E7AEB" w14:paraId="4AFC9464" w14:textId="77777777" w:rsidTr="00393C06">
        <w:tc>
          <w:tcPr>
            <w:tcW w:w="2267" w:type="pct"/>
          </w:tcPr>
          <w:p w14:paraId="169DE04C" w14:textId="5B6F8480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1B29222" w14:textId="297B30AD" w:rsidR="00694603" w:rsidRPr="000E7AEB" w:rsidRDefault="00793D98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A9D09F9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6F7501A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1D86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0522CF4E" w:rsidR="00694603" w:rsidRPr="000E7AEB" w:rsidRDefault="005226D0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14:paraId="3AC0694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78F78F68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694603" w:rsidRPr="000E7AEB" w14:paraId="7DAF1818" w14:textId="77777777" w:rsidTr="00393C06">
        <w:tc>
          <w:tcPr>
            <w:tcW w:w="2267" w:type="pct"/>
          </w:tcPr>
          <w:p w14:paraId="128890E3" w14:textId="2E879678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C2B070B" w14:textId="4FDE0B82" w:rsidR="00694603" w:rsidRPr="000E7AEB" w:rsidRDefault="005D405C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4" w:type="pct"/>
            <w:gridSpan w:val="2"/>
          </w:tcPr>
          <w:p w14:paraId="39B9FBC6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CBF69" w14:textId="3FB11CDE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147E8E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DA906" w14:textId="153379FA" w:rsidR="00694603" w:rsidRPr="000E7AEB" w:rsidRDefault="00082611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14:paraId="3D0A283E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B69CED" w14:textId="240F2D00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694603" w:rsidRPr="000E7AEB" w14:paraId="72E41365" w14:textId="77777777">
        <w:tc>
          <w:tcPr>
            <w:tcW w:w="2267" w:type="pct"/>
          </w:tcPr>
          <w:p w14:paraId="4E7476A3" w14:textId="55789AE2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2BB7D33D" w:rsidR="00694603" w:rsidRPr="000E7AEB" w:rsidRDefault="00B5388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4" w:type="pct"/>
            <w:gridSpan w:val="2"/>
          </w:tcPr>
          <w:p w14:paraId="1D426C5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78DC086D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85ACAEC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096EE864" w:rsidR="00694603" w:rsidRPr="000E7AEB" w:rsidRDefault="005D405C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6" w:type="pct"/>
          </w:tcPr>
          <w:p w14:paraId="1CAF16F2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6C17ABF5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694603" w:rsidRPr="000E7AEB" w14:paraId="75295546" w14:textId="77777777">
        <w:tc>
          <w:tcPr>
            <w:tcW w:w="2267" w:type="pct"/>
          </w:tcPr>
          <w:p w14:paraId="523DF24E" w14:textId="2624F324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D858E54" w14:textId="72906745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4603" w:rsidRPr="000E7AEB" w14:paraId="03AD21CD" w14:textId="77777777" w:rsidTr="00C07C7D">
        <w:tc>
          <w:tcPr>
            <w:tcW w:w="2267" w:type="pct"/>
          </w:tcPr>
          <w:p w14:paraId="6A33DA42" w14:textId="60618486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6249188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93DD060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1650C9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F55FB2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4603" w:rsidRPr="000E7AEB" w14:paraId="770BEE77" w14:textId="77777777" w:rsidTr="00C07C7D">
        <w:tc>
          <w:tcPr>
            <w:tcW w:w="2267" w:type="pct"/>
          </w:tcPr>
          <w:p w14:paraId="1FAED724" w14:textId="024FE465" w:rsidR="00694603" w:rsidRPr="000E7AEB" w:rsidRDefault="00694603" w:rsidP="00694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1804EAE" w14:textId="487C6C61" w:rsidR="00694603" w:rsidRPr="000E7AEB" w:rsidRDefault="00C43E46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573172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1099C9" w14:textId="1E5AF060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E896C7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D2A34" w14:textId="7EA374FE" w:rsidR="00694603" w:rsidRPr="000E7AEB" w:rsidRDefault="00C43E46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6,193</w:t>
            </w:r>
          </w:p>
        </w:tc>
        <w:tc>
          <w:tcPr>
            <w:tcW w:w="146" w:type="pct"/>
          </w:tcPr>
          <w:p w14:paraId="33790BE5" w14:textId="77777777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CA2576" w14:textId="4A957BD4" w:rsidR="00694603" w:rsidRPr="000E7AEB" w:rsidRDefault="00694603" w:rsidP="0069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</w:tr>
    </w:tbl>
    <w:p w14:paraId="4B7DD5EF" w14:textId="77777777" w:rsidR="00C304D4" w:rsidRPr="000E7AEB" w:rsidRDefault="00C304D4" w:rsidP="0071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978"/>
        <w:gridCol w:w="236"/>
        <w:gridCol w:w="1015"/>
        <w:gridCol w:w="236"/>
        <w:gridCol w:w="1012"/>
        <w:gridCol w:w="236"/>
        <w:gridCol w:w="920"/>
        <w:gridCol w:w="238"/>
        <w:gridCol w:w="1028"/>
        <w:gridCol w:w="270"/>
        <w:gridCol w:w="1080"/>
      </w:tblGrid>
      <w:tr w:rsidR="00833229" w:rsidRPr="000E7AEB" w14:paraId="1B4947D6" w14:textId="77777777" w:rsidTr="006B59E7">
        <w:trPr>
          <w:tblHeader/>
        </w:trPr>
        <w:tc>
          <w:tcPr>
            <w:tcW w:w="2111" w:type="dxa"/>
            <w:vAlign w:val="bottom"/>
          </w:tcPr>
          <w:p w14:paraId="6EE01FDB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97422239"/>
          </w:p>
        </w:tc>
        <w:tc>
          <w:tcPr>
            <w:tcW w:w="2229" w:type="dxa"/>
            <w:gridSpan w:val="3"/>
            <w:vAlign w:val="bottom"/>
          </w:tcPr>
          <w:p w14:paraId="2733004F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A9F91F7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4" w:type="dxa"/>
            <w:gridSpan w:val="7"/>
            <w:vAlign w:val="bottom"/>
          </w:tcPr>
          <w:p w14:paraId="06AFA493" w14:textId="57A7B88D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A37125"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A44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A445C1"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A445C1"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3229" w:rsidRPr="000E7AEB" w14:paraId="07C78D6E" w14:textId="77777777" w:rsidTr="006B59E7">
        <w:trPr>
          <w:tblHeader/>
        </w:trPr>
        <w:tc>
          <w:tcPr>
            <w:tcW w:w="2111" w:type="dxa"/>
            <w:shd w:val="clear" w:color="auto" w:fill="auto"/>
            <w:vAlign w:val="bottom"/>
          </w:tcPr>
          <w:p w14:paraId="6555AB91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22A3B6D0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A91AEE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B7B26B4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E88A62D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5BDD91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E4FFFFC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E1C2736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191318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1FE3658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0779168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6120889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CDE7418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D188E2A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12CC1B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2D028D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833229" w:rsidRPr="000E7AEB" w14:paraId="792074CE" w14:textId="77777777" w:rsidTr="006B59E7">
        <w:trPr>
          <w:tblHeader/>
        </w:trPr>
        <w:tc>
          <w:tcPr>
            <w:tcW w:w="2111" w:type="dxa"/>
            <w:vAlign w:val="bottom"/>
          </w:tcPr>
          <w:p w14:paraId="0D895CE7" w14:textId="1E90990F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69BDB646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E0689A7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BDB8690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3FC6134F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CDFA51A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ACDA366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E02486F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8A1B600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ECFD227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5BDE5D4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6D0AD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33229" w:rsidRPr="000E7AEB" w14:paraId="045E17CC" w14:textId="77777777" w:rsidTr="006B59E7">
        <w:trPr>
          <w:tblHeader/>
        </w:trPr>
        <w:tc>
          <w:tcPr>
            <w:tcW w:w="2111" w:type="dxa"/>
            <w:vAlign w:val="bottom"/>
          </w:tcPr>
          <w:p w14:paraId="6D2DFBB1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81DB50E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6B7A863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4" w:type="dxa"/>
            <w:gridSpan w:val="7"/>
            <w:vAlign w:val="bottom"/>
          </w:tcPr>
          <w:p w14:paraId="0EC3B0B0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229" w:rsidRPr="000E7AEB" w14:paraId="3C10A36E" w14:textId="77777777" w:rsidTr="006B59E7">
        <w:trPr>
          <w:tblHeader/>
        </w:trPr>
        <w:tc>
          <w:tcPr>
            <w:tcW w:w="2111" w:type="dxa"/>
            <w:vAlign w:val="bottom"/>
          </w:tcPr>
          <w:p w14:paraId="28C3A801" w14:textId="3788A1D4" w:rsidR="00833229" w:rsidRPr="000E7AEB" w:rsidRDefault="0063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8B7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หรือกิจการอื่น</w:t>
            </w:r>
            <w:r w:rsidR="008B7C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B7C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78" w:type="dxa"/>
            <w:vAlign w:val="bottom"/>
          </w:tcPr>
          <w:p w14:paraId="7510FF5C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2153D3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199929B" w14:textId="7DF11B7C" w:rsidR="00833229" w:rsidRPr="000E7AEB" w:rsidRDefault="00A37125" w:rsidP="0059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57CB" w:rsidRPr="000E7AEB">
              <w:rPr>
                <w:rFonts w:asciiTheme="majorBidi" w:hAnsiTheme="majorBidi" w:cstheme="majorBidi"/>
                <w:sz w:val="30"/>
                <w:szCs w:val="30"/>
              </w:rPr>
              <w:t>.8</w:t>
            </w:r>
            <w:r w:rsidR="00AE6313" w:rsidRPr="000E7AE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1B9A0CB1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FE5A79B" w14:textId="1FB55E33" w:rsidR="00833229" w:rsidRPr="000E7AEB" w:rsidRDefault="00B6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5BE630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89A8318" w14:textId="362F12A6" w:rsidR="00833229" w:rsidRPr="000E7AEB" w:rsidRDefault="00B6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C0068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8" w:type="dxa"/>
            <w:vAlign w:val="bottom"/>
          </w:tcPr>
          <w:p w14:paraId="0AA430C0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7EEE0FC" w14:textId="63E340F7" w:rsidR="00833229" w:rsidRPr="000E7AEB" w:rsidRDefault="00B6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39F5F9" w14:textId="77777777" w:rsidR="00833229" w:rsidRPr="000E7AEB" w:rsidRDefault="0083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9DFD72" w14:textId="70C471C2" w:rsidR="00833229" w:rsidRPr="000E7AEB" w:rsidRDefault="00B6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C0068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bookmarkEnd w:id="1"/>
    </w:tbl>
    <w:p w14:paraId="2E96764C" w14:textId="77777777" w:rsidR="00833229" w:rsidRDefault="00833229" w:rsidP="006B5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AEAAC0" w14:textId="77777777" w:rsidR="00A445C1" w:rsidRDefault="00A445C1" w:rsidP="006B5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6BB425" w14:textId="77777777" w:rsidR="00132DF8" w:rsidRDefault="00132DF8" w:rsidP="006B5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5E2C18" w14:textId="77777777" w:rsidR="00A445C1" w:rsidRDefault="00A445C1" w:rsidP="006B5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324AD2" w14:textId="2E24A26D" w:rsidR="000414C9" w:rsidRPr="000E7AEB" w:rsidRDefault="000414C9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2A629C60" w14:textId="07519B5D" w:rsidR="007E4408" w:rsidRPr="000E7AEB" w:rsidRDefault="007E4408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1"/>
        <w:gridCol w:w="2789"/>
      </w:tblGrid>
      <w:tr w:rsidR="00EE60A1" w:rsidRPr="000E7AEB" w14:paraId="369D90F8" w14:textId="77777777" w:rsidTr="008C3C0D">
        <w:tc>
          <w:tcPr>
            <w:tcW w:w="3510" w:type="pct"/>
            <w:vAlign w:val="bottom"/>
          </w:tcPr>
          <w:p w14:paraId="0E5E61E1" w14:textId="35BA6CA8" w:rsidR="00EE60A1" w:rsidRPr="000E7AEB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94603"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452C9"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94603"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90" w:type="pct"/>
          </w:tcPr>
          <w:p w14:paraId="14326692" w14:textId="77777777" w:rsidR="008B7C99" w:rsidRDefault="00EE60A1" w:rsidP="008B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</w:p>
          <w:p w14:paraId="1553457D" w14:textId="01361E3B" w:rsidR="00EE60A1" w:rsidRPr="008B7C99" w:rsidRDefault="00EE60A1" w:rsidP="008B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B28" w:rsidRPr="000E7AEB" w14:paraId="286DEE1F" w14:textId="77777777" w:rsidTr="008C3C0D">
        <w:tc>
          <w:tcPr>
            <w:tcW w:w="3510" w:type="pct"/>
          </w:tcPr>
          <w:p w14:paraId="3F67A9CC" w14:textId="77777777" w:rsidR="000361E5" w:rsidRPr="000E7AEB" w:rsidRDefault="000361E5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0" w:type="pct"/>
          </w:tcPr>
          <w:p w14:paraId="65708367" w14:textId="146FC7F6" w:rsidR="000361E5" w:rsidRPr="000E7AEB" w:rsidRDefault="000361E5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E60A1" w:rsidRPr="000E7AEB" w14:paraId="3C6208A8" w14:textId="77777777" w:rsidTr="008C3C0D">
        <w:tc>
          <w:tcPr>
            <w:tcW w:w="3510" w:type="pct"/>
          </w:tcPr>
          <w:p w14:paraId="7027B5C2" w14:textId="436DA9A2" w:rsidR="00EE60A1" w:rsidRPr="000E7AEB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90" w:type="pct"/>
          </w:tcPr>
          <w:p w14:paraId="124D5928" w14:textId="6D3241BC" w:rsidR="00EE60A1" w:rsidRPr="000E7AEB" w:rsidRDefault="00EE60A1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E60A1" w:rsidRPr="000E7AEB" w14:paraId="17D12A24" w14:textId="77777777" w:rsidTr="008C3C0D">
        <w:tc>
          <w:tcPr>
            <w:tcW w:w="3510" w:type="pct"/>
          </w:tcPr>
          <w:p w14:paraId="6C89F87F" w14:textId="1CBAA303" w:rsidR="00EE60A1" w:rsidRPr="000E7AEB" w:rsidRDefault="00EE60A1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90" w:type="pct"/>
          </w:tcPr>
          <w:p w14:paraId="475B6226" w14:textId="47174DEF" w:rsidR="00EE60A1" w:rsidRPr="00414125" w:rsidRDefault="007744ED" w:rsidP="008C3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4125">
              <w:rPr>
                <w:rFonts w:asciiTheme="majorBidi" w:hAnsiTheme="majorBidi" w:cstheme="majorBidi"/>
                <w:sz w:val="30"/>
                <w:szCs w:val="30"/>
              </w:rPr>
              <w:t>264,542</w:t>
            </w:r>
          </w:p>
        </w:tc>
      </w:tr>
    </w:tbl>
    <w:p w14:paraId="029DCDC5" w14:textId="77777777" w:rsidR="008B7C99" w:rsidRDefault="008B7C99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7CC6D00A" w14:textId="2D21BEB4" w:rsidR="00BA5614" w:rsidRPr="000E7AEB" w:rsidRDefault="00D44C53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="00BA5614" w:rsidRPr="000E7AEB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62CA060D" w14:textId="77777777" w:rsidR="00CC3976" w:rsidRPr="000E7AEB" w:rsidRDefault="00CC3976" w:rsidP="00DB5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2E939" w14:textId="4ECB9B2C" w:rsidR="00DD57FA" w:rsidRPr="000E7AEB" w:rsidRDefault="00BA5614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9C4" w:rsidRPr="000E7AEB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2E7685" w:rsidRPr="000E7AEB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239C4" w:rsidRPr="000E7AE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E7685" w:rsidRPr="000E7AE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239C4" w:rsidRPr="000E7AE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/>
          <w:sz w:val="30"/>
          <w:szCs w:val="30"/>
        </w:rPr>
        <w:t>256</w:t>
      </w:r>
      <w:r w:rsidR="002E7685" w:rsidRPr="000E7AEB">
        <w:rPr>
          <w:rFonts w:asciiTheme="majorBidi" w:hAnsiTheme="majorBidi" w:cstheme="majorBidi"/>
          <w:sz w:val="30"/>
          <w:szCs w:val="30"/>
        </w:rPr>
        <w:t>8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517B3A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F46271" w:rsidRPr="000E7AEB">
        <w:rPr>
          <w:rFonts w:asciiTheme="majorBidi" w:hAnsiTheme="majorBidi" w:cstheme="majorBidi"/>
          <w:sz w:val="30"/>
          <w:szCs w:val="30"/>
        </w:rPr>
        <w:t>368.0</w:t>
      </w:r>
      <w:r w:rsidR="008F2216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44C53"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685" w:rsidRPr="000E7AE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bookmarkStart w:id="2" w:name="_Hlk141191631"/>
      <w:r w:rsidR="004701C9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 368.0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2"/>
      <w:r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7FA" w:rsidRPr="000E7AEB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04397295" w14:textId="77777777" w:rsidR="006B59E7" w:rsidRPr="000E7AEB" w:rsidRDefault="006B59E7" w:rsidP="00713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1C2475D" w14:textId="1E55F9BB" w:rsidR="00E90867" w:rsidRPr="000E7AEB" w:rsidRDefault="00E90867" w:rsidP="00B45520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60EB5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0E7AEB" w:rsidRDefault="00F16902" w:rsidP="009165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6"/>
        <w:gridCol w:w="248"/>
        <w:gridCol w:w="23"/>
        <w:gridCol w:w="1084"/>
        <w:gridCol w:w="270"/>
        <w:gridCol w:w="1080"/>
        <w:gridCol w:w="274"/>
        <w:gridCol w:w="1060"/>
      </w:tblGrid>
      <w:tr w:rsidR="00530B28" w:rsidRPr="000E7AEB" w14:paraId="7760DB62" w14:textId="77777777" w:rsidTr="00811CFB">
        <w:trPr>
          <w:tblHeader/>
        </w:trPr>
        <w:tc>
          <w:tcPr>
            <w:tcW w:w="2268" w:type="pct"/>
            <w:shd w:val="clear" w:color="auto" w:fill="auto"/>
          </w:tcPr>
          <w:p w14:paraId="1538723C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  <w:shd w:val="clear" w:color="auto" w:fill="auto"/>
          </w:tcPr>
          <w:p w14:paraId="31832B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01B99B1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14:paraId="0DE3CDF5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E7685" w:rsidRPr="000E7AEB" w14:paraId="3A6C863D" w14:textId="77777777" w:rsidTr="00811CFB">
        <w:trPr>
          <w:tblHeader/>
        </w:trPr>
        <w:tc>
          <w:tcPr>
            <w:tcW w:w="2268" w:type="pct"/>
            <w:shd w:val="clear" w:color="auto" w:fill="auto"/>
          </w:tcPr>
          <w:p w14:paraId="59CD4552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2E94B68" w14:textId="6F64A405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  <w:shd w:val="clear" w:color="auto" w:fill="auto"/>
          </w:tcPr>
          <w:p w14:paraId="3AFEAED8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57867B0B" w14:textId="132208B2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D2B4862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084CD50" w14:textId="47514F39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61C55D9D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6BA52AEC" w14:textId="1D0CB26F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0E7AEB" w14:paraId="6F5B24D8" w14:textId="77777777" w:rsidTr="00811CFB">
        <w:trPr>
          <w:tblHeader/>
        </w:trPr>
        <w:tc>
          <w:tcPr>
            <w:tcW w:w="2268" w:type="pct"/>
            <w:shd w:val="clear" w:color="auto" w:fill="auto"/>
          </w:tcPr>
          <w:p w14:paraId="70669837" w14:textId="77777777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EA6FD1" w14:textId="18BD86F2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85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  <w:shd w:val="clear" w:color="auto" w:fill="auto"/>
          </w:tcPr>
          <w:p w14:paraId="7ED065E3" w14:textId="77777777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BE1A1D0" w14:textId="5FF36E09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85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3A097537" w14:textId="77777777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7E291DB" w14:textId="12D3046F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85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6A022DFC" w14:textId="77777777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0AB1BEC" w14:textId="2DF18884" w:rsidR="00C304D4" w:rsidRPr="000E7AEB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85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B28" w:rsidRPr="000E7AEB" w14:paraId="11F81027" w14:textId="77777777" w:rsidTr="00811CFB">
        <w:trPr>
          <w:tblHeader/>
        </w:trPr>
        <w:tc>
          <w:tcPr>
            <w:tcW w:w="2268" w:type="pct"/>
          </w:tcPr>
          <w:p w14:paraId="16A152E8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8"/>
          </w:tcPr>
          <w:p w14:paraId="45F63911" w14:textId="3EF42ADC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0E7AEB" w14:paraId="4C2CE252" w14:textId="77777777" w:rsidTr="00811CFB">
        <w:tc>
          <w:tcPr>
            <w:tcW w:w="2847" w:type="pct"/>
            <w:gridSpan w:val="2"/>
          </w:tcPr>
          <w:p w14:paraId="780F8199" w14:textId="1129F35F" w:rsidR="00DD6EBA" w:rsidRPr="000E7AEB" w:rsidRDefault="00DD6EBA" w:rsidP="00D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D35AB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E004A3D" w14:textId="77777777" w:rsidR="00DD6EBA" w:rsidRPr="000E7AEB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85" w:rsidRPr="000E7AEB" w14:paraId="44FB14B2" w14:textId="77777777" w:rsidTr="00811CFB">
        <w:tc>
          <w:tcPr>
            <w:tcW w:w="2268" w:type="pct"/>
          </w:tcPr>
          <w:p w14:paraId="74906CE0" w14:textId="4933707E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365D92B7" w:rsidR="002E7685" w:rsidRPr="000E7AEB" w:rsidRDefault="00F604FA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592,070</w:t>
            </w:r>
          </w:p>
        </w:tc>
        <w:tc>
          <w:tcPr>
            <w:tcW w:w="144" w:type="pct"/>
            <w:gridSpan w:val="2"/>
          </w:tcPr>
          <w:p w14:paraId="1B337548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26FC76" w14:textId="7C6967BD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562,287</w:t>
            </w:r>
          </w:p>
        </w:tc>
        <w:tc>
          <w:tcPr>
            <w:tcW w:w="144" w:type="pct"/>
          </w:tcPr>
          <w:p w14:paraId="12B00247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7E187B00" w:rsidR="002E7685" w:rsidRPr="000E7AEB" w:rsidRDefault="00715172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640,634</w:t>
            </w:r>
          </w:p>
        </w:tc>
        <w:tc>
          <w:tcPr>
            <w:tcW w:w="146" w:type="pct"/>
          </w:tcPr>
          <w:p w14:paraId="05BFAEE3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5A4F942" w14:textId="37B62D39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610,847</w:t>
            </w:r>
          </w:p>
        </w:tc>
      </w:tr>
      <w:tr w:rsidR="002E7685" w:rsidRPr="000E7AEB" w14:paraId="1428E4C9" w14:textId="77777777" w:rsidTr="00811CFB">
        <w:tc>
          <w:tcPr>
            <w:tcW w:w="2268" w:type="pct"/>
          </w:tcPr>
          <w:p w14:paraId="6F55C196" w14:textId="77777777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4EB8FDC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7F38458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85" w:rsidRPr="000E7AEB" w14:paraId="3849076E" w14:textId="77777777" w:rsidTr="00811CFB">
        <w:tc>
          <w:tcPr>
            <w:tcW w:w="2268" w:type="pct"/>
          </w:tcPr>
          <w:p w14:paraId="7FDDAB10" w14:textId="240AA5CA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3ED25950" w:rsidR="002E7685" w:rsidRPr="000E7AEB" w:rsidRDefault="00F604FA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5044FE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773B064" w14:textId="74FE4F75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327893DA" w:rsidR="002E7685" w:rsidRPr="000E7AEB" w:rsidRDefault="0033017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DE3B4B" w:rsidRPr="000E7A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19F2B62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2502930" w14:textId="6D63882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  <w:tr w:rsidR="002E7685" w:rsidRPr="000E7AEB" w14:paraId="0C0CD999" w14:textId="77777777" w:rsidTr="00811CFB">
        <w:tc>
          <w:tcPr>
            <w:tcW w:w="2268" w:type="pct"/>
          </w:tcPr>
          <w:p w14:paraId="7A021CD5" w14:textId="264055BC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44423D67" w:rsidR="002E7685" w:rsidRPr="000E7AEB" w:rsidRDefault="002C40B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407C9B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92360" w14:textId="0BB611C3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7A152978" w:rsidR="002E7685" w:rsidRPr="000E7AEB" w:rsidRDefault="0033017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6" w:type="pct"/>
          </w:tcPr>
          <w:p w14:paraId="564C1C10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DD7CE3" w14:textId="1072323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685" w:rsidRPr="000E7AEB" w14:paraId="39103832" w14:textId="77777777" w:rsidTr="00811CFB">
        <w:tc>
          <w:tcPr>
            <w:tcW w:w="2268" w:type="pct"/>
          </w:tcPr>
          <w:p w14:paraId="3D34CF19" w14:textId="1BC91135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2DF9BC56" w14:textId="2CEDB0AD" w:rsidR="002E7685" w:rsidRPr="000E7AEB" w:rsidRDefault="002C40B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BB094E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260DBEB" w14:textId="7D6BEF23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18E4E059" w:rsidR="002E7685" w:rsidRPr="000E7AEB" w:rsidRDefault="0033017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B0C8F5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1A0A77" w14:textId="144406FB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685" w:rsidRPr="000E7AEB" w14:paraId="3BDCB0D9" w14:textId="77777777" w:rsidTr="00811CFB">
        <w:tc>
          <w:tcPr>
            <w:tcW w:w="2268" w:type="pct"/>
          </w:tcPr>
          <w:p w14:paraId="057AD989" w14:textId="101AF8FE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4F7FF29" w14:textId="359FAF1F" w:rsidR="002E7685" w:rsidRPr="000E7AEB" w:rsidRDefault="002C40B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904B00B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3E28244" w14:textId="213BCA6D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33AC569A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5831AFF" w14:textId="1F7F84A2" w:rsidR="002E7685" w:rsidRPr="000E7AEB" w:rsidRDefault="0033017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AFACA9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B7FAB56" w14:textId="11128056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2E7685" w:rsidRPr="000E7AEB" w14:paraId="2BDE0A72" w14:textId="77777777" w:rsidTr="00811CFB">
        <w:tc>
          <w:tcPr>
            <w:tcW w:w="2268" w:type="pct"/>
          </w:tcPr>
          <w:p w14:paraId="6CA42B79" w14:textId="77777777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030D9AAE" w:rsidR="002E7685" w:rsidRPr="000E7AEB" w:rsidRDefault="00E4389F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592,070</w:t>
            </w:r>
          </w:p>
        </w:tc>
        <w:tc>
          <w:tcPr>
            <w:tcW w:w="144" w:type="pct"/>
            <w:gridSpan w:val="2"/>
          </w:tcPr>
          <w:p w14:paraId="2991B98A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3955836C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2BBDA3EE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0BA24850" w:rsidR="002E7685" w:rsidRPr="000E7AEB" w:rsidRDefault="0033017D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641,71</w:t>
            </w:r>
            <w:r w:rsidR="00DE3B4B"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3AF201D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5028BDBB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811CFB" w:rsidRPr="000E7AEB" w14:paraId="1297E261" w14:textId="77777777" w:rsidTr="00811CFB">
        <w:tc>
          <w:tcPr>
            <w:tcW w:w="2268" w:type="pct"/>
          </w:tcPr>
          <w:p w14:paraId="3FC8A265" w14:textId="77777777" w:rsidR="00811CFB" w:rsidRPr="000E7AEB" w:rsidRDefault="00811CFB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F0ACF57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CC0FD7F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2C9B028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7798CB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D2D684F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20770E5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282E4FF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1CFB" w:rsidRPr="000E7AEB" w14:paraId="055E0538" w14:textId="77777777" w:rsidTr="00811CFB">
        <w:tc>
          <w:tcPr>
            <w:tcW w:w="2268" w:type="pct"/>
          </w:tcPr>
          <w:p w14:paraId="25A88785" w14:textId="77777777" w:rsidR="00811CFB" w:rsidRPr="000E7AEB" w:rsidRDefault="00811CFB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D63B855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5A36581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879CA6C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35772CB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CDB9C40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0064088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AE66FDB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1CFB" w:rsidRPr="000E7AEB" w14:paraId="34B44921" w14:textId="77777777" w:rsidTr="00811CFB">
        <w:tc>
          <w:tcPr>
            <w:tcW w:w="2268" w:type="pct"/>
          </w:tcPr>
          <w:p w14:paraId="6251DFCB" w14:textId="77777777" w:rsidR="00811CFB" w:rsidRDefault="00811CFB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CC4CA5" w14:textId="77777777" w:rsidR="00811CFB" w:rsidRPr="000E7AEB" w:rsidRDefault="00811CFB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EA5462F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8256D0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44925F4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541EAEA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CDDF4B8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A01E4ED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75B826C5" w14:textId="77777777" w:rsidR="00811CFB" w:rsidRPr="000E7AEB" w:rsidRDefault="00811CFB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685" w:rsidRPr="000E7AEB" w14:paraId="126DE037" w14:textId="77777777" w:rsidTr="00811CFB">
        <w:tc>
          <w:tcPr>
            <w:tcW w:w="2268" w:type="pct"/>
          </w:tcPr>
          <w:p w14:paraId="7D1BC9A1" w14:textId="20BCF5CF" w:rsidR="002E7685" w:rsidRPr="000E7AEB" w:rsidRDefault="002E7685" w:rsidP="002E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2E13326E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1827310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4850321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5EC6B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2DBA036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3E9DFB34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DBACD96" w14:textId="77777777" w:rsidR="002E7685" w:rsidRPr="000E7AEB" w:rsidRDefault="002E7685" w:rsidP="002E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2C6038" w:rsidRPr="000E7AEB" w14:paraId="6E974A24" w14:textId="77777777" w:rsidTr="00811CFB">
        <w:tc>
          <w:tcPr>
            <w:tcW w:w="2268" w:type="pct"/>
          </w:tcPr>
          <w:p w14:paraId="69166580" w14:textId="4E5D82D9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34099B9F" w:rsidR="002C6038" w:rsidRPr="000E7AEB" w:rsidRDefault="000A0B46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308,554</w:t>
            </w:r>
          </w:p>
        </w:tc>
        <w:tc>
          <w:tcPr>
            <w:tcW w:w="144" w:type="pct"/>
            <w:gridSpan w:val="2"/>
          </w:tcPr>
          <w:p w14:paraId="2245F467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DD08F" w14:textId="20266303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160,099</w:t>
            </w:r>
          </w:p>
        </w:tc>
        <w:tc>
          <w:tcPr>
            <w:tcW w:w="144" w:type="pct"/>
          </w:tcPr>
          <w:p w14:paraId="3CF6E02E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5B941E61" w:rsidR="002C6038" w:rsidRPr="000E7AEB" w:rsidRDefault="00DE7417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287,168</w:t>
            </w:r>
          </w:p>
        </w:tc>
        <w:tc>
          <w:tcPr>
            <w:tcW w:w="146" w:type="pct"/>
          </w:tcPr>
          <w:p w14:paraId="217B501A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2BCC326" w14:textId="28BC164E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138,256</w:t>
            </w:r>
          </w:p>
        </w:tc>
      </w:tr>
      <w:tr w:rsidR="002C6038" w:rsidRPr="000E7AEB" w14:paraId="2CB7E215" w14:textId="77777777" w:rsidTr="00811CFB">
        <w:tc>
          <w:tcPr>
            <w:tcW w:w="2268" w:type="pct"/>
          </w:tcPr>
          <w:p w14:paraId="435C84C8" w14:textId="123C47FA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D214594" w14:textId="26658B4F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48D825CD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55E5A33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E292D34" w14:textId="2C35A8AD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2C6038" w:rsidRPr="000E7AEB" w14:paraId="481AFD21" w14:textId="77777777" w:rsidTr="00811CFB">
        <w:tc>
          <w:tcPr>
            <w:tcW w:w="2268" w:type="pct"/>
          </w:tcPr>
          <w:p w14:paraId="46B093FC" w14:textId="2DA1FAEB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774ABD0B" w:rsidR="002C6038" w:rsidRPr="000E7AEB" w:rsidRDefault="007403C2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23,94</w:t>
            </w:r>
            <w:r w:rsidR="00651A76"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092DE4B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0AB2142" w14:textId="56F89C21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144" w:type="pct"/>
          </w:tcPr>
          <w:p w14:paraId="0027BB5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45170B76" w:rsidR="002C6038" w:rsidRPr="000E7AEB" w:rsidRDefault="00C2290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77623E" w:rsidRPr="000E7AE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DE3B4B" w:rsidRPr="000E7AE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44CE6D35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06978" w14:textId="53EFF6DF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</w:tr>
      <w:tr w:rsidR="002C6038" w:rsidRPr="000E7AEB" w14:paraId="4A8B9786" w14:textId="77777777" w:rsidTr="00811CFB">
        <w:tc>
          <w:tcPr>
            <w:tcW w:w="2268" w:type="pct"/>
          </w:tcPr>
          <w:p w14:paraId="30646BBE" w14:textId="480D767F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1A0ADDF0" w:rsidR="002C6038" w:rsidRPr="000E7AEB" w:rsidRDefault="00E91769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44" w:type="pct"/>
            <w:gridSpan w:val="2"/>
          </w:tcPr>
          <w:p w14:paraId="0E1D6C09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64C32" w14:textId="4D630ED8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44" w:type="pct"/>
          </w:tcPr>
          <w:p w14:paraId="6765D31C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481B2502" w:rsidR="002C6038" w:rsidRPr="000E7AEB" w:rsidRDefault="0077623E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0548A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13E9C" w14:textId="7439C9EF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6038" w:rsidRPr="000E7AEB" w14:paraId="4D057A2C" w14:textId="77777777" w:rsidTr="00811CFB">
        <w:tc>
          <w:tcPr>
            <w:tcW w:w="2268" w:type="pct"/>
          </w:tcPr>
          <w:p w14:paraId="7BF6BF7D" w14:textId="5C807BA6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2DF1080C" w:rsidR="002C6038" w:rsidRPr="000E7AEB" w:rsidRDefault="00E91769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D4EA00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E2D45" w14:textId="04CA1735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FB8C2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2A9A371C" w:rsidR="002C6038" w:rsidRPr="000E7AEB" w:rsidRDefault="002E23FB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AFD9337" w14:textId="183E0E36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6038" w:rsidRPr="000E7AEB" w14:paraId="1C14B8FF" w14:textId="77777777" w:rsidTr="00811CFB">
        <w:tc>
          <w:tcPr>
            <w:tcW w:w="2268" w:type="pct"/>
          </w:tcPr>
          <w:p w14:paraId="71776CBB" w14:textId="3B5BC51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0F4B38DA" w:rsidR="002C6038" w:rsidRPr="000E7AEB" w:rsidRDefault="00130F17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3,72</w:t>
            </w:r>
            <w:r w:rsidR="00641305" w:rsidRPr="000E7A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64A7F28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A10423F" w14:textId="1E7413F5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  <w:tc>
          <w:tcPr>
            <w:tcW w:w="144" w:type="pct"/>
          </w:tcPr>
          <w:p w14:paraId="7CCA2182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6032EEEA" w:rsidR="002C6038" w:rsidRPr="000E7AEB" w:rsidRDefault="00DD5E4F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146" w:type="pct"/>
          </w:tcPr>
          <w:p w14:paraId="18E16C4E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B04A403" w14:textId="56755D5C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</w:tr>
      <w:tr w:rsidR="002C6038" w:rsidRPr="000E7AEB" w14:paraId="3E7D3A07" w14:textId="77777777" w:rsidTr="00811CFB">
        <w:tc>
          <w:tcPr>
            <w:tcW w:w="2268" w:type="pct"/>
          </w:tcPr>
          <w:p w14:paraId="53B21B1E" w14:textId="5A2DA14C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0BCB55D4" w:rsidR="002C6038" w:rsidRPr="000E7AEB" w:rsidRDefault="00130F17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339,67</w:t>
            </w:r>
            <w:r w:rsidR="00641305"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5BF35EDA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28AA68A" w14:textId="1A37EA83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192,131</w:t>
            </w:r>
          </w:p>
        </w:tc>
        <w:tc>
          <w:tcPr>
            <w:tcW w:w="144" w:type="pct"/>
          </w:tcPr>
          <w:p w14:paraId="3C23D1B4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6B1DA4A8" w:rsidR="002C6038" w:rsidRPr="000E7AEB" w:rsidRDefault="00DB46B5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308,544</w:t>
            </w:r>
          </w:p>
        </w:tc>
        <w:tc>
          <w:tcPr>
            <w:tcW w:w="146" w:type="pct"/>
          </w:tcPr>
          <w:p w14:paraId="7709CE9B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E4815E8" w14:textId="533532F8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158,475</w:t>
            </w:r>
          </w:p>
        </w:tc>
      </w:tr>
      <w:tr w:rsidR="002C6038" w:rsidRPr="000E7AEB" w14:paraId="693B49B1" w14:textId="77777777" w:rsidTr="00811CFB">
        <w:tc>
          <w:tcPr>
            <w:tcW w:w="2268" w:type="pct"/>
          </w:tcPr>
          <w:p w14:paraId="67709CE6" w14:textId="7992532B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01B36B41" w:rsidR="002C6038" w:rsidRPr="000E7AEB" w:rsidRDefault="00747321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(3,757)</w:t>
            </w:r>
          </w:p>
        </w:tc>
        <w:tc>
          <w:tcPr>
            <w:tcW w:w="144" w:type="pct"/>
            <w:gridSpan w:val="2"/>
          </w:tcPr>
          <w:p w14:paraId="41CEA782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FCF9B3" w14:textId="39ACCF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(3,719)</w:t>
            </w:r>
          </w:p>
        </w:tc>
        <w:tc>
          <w:tcPr>
            <w:tcW w:w="144" w:type="pct"/>
          </w:tcPr>
          <w:p w14:paraId="170408D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41941394" w:rsidR="002C6038" w:rsidRPr="000E7AEB" w:rsidRDefault="00551AA5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146" w:type="pct"/>
          </w:tcPr>
          <w:p w14:paraId="2FD7E2B3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820B137" w14:textId="5056C8B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(1,671)</w:t>
            </w:r>
          </w:p>
        </w:tc>
      </w:tr>
      <w:tr w:rsidR="002C6038" w:rsidRPr="000E7AEB" w14:paraId="4E43763B" w14:textId="77777777" w:rsidTr="00811CFB">
        <w:tc>
          <w:tcPr>
            <w:tcW w:w="2268" w:type="pct"/>
          </w:tcPr>
          <w:p w14:paraId="0197327D" w14:textId="683AD3A4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60417FA6" w:rsidR="002C6038" w:rsidRPr="000E7AEB" w:rsidRDefault="003471A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335,91</w:t>
            </w:r>
            <w:r w:rsidR="00641305"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</w:tcPr>
          <w:p w14:paraId="4C7A1A8D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4F7D378F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188,412</w:t>
            </w:r>
          </w:p>
        </w:tc>
        <w:tc>
          <w:tcPr>
            <w:tcW w:w="144" w:type="pct"/>
          </w:tcPr>
          <w:p w14:paraId="1C2DB8C2" w14:textId="4D8D79A1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57426CC6" w:rsidR="002C6038" w:rsidRPr="000E7AEB" w:rsidRDefault="00311CF7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306,881</w:t>
            </w:r>
          </w:p>
        </w:tc>
        <w:tc>
          <w:tcPr>
            <w:tcW w:w="146" w:type="pct"/>
          </w:tcPr>
          <w:p w14:paraId="559E6835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285AE496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156,804</w:t>
            </w:r>
          </w:p>
        </w:tc>
      </w:tr>
      <w:tr w:rsidR="002C6038" w:rsidRPr="000E7AEB" w14:paraId="3F05CCA4" w14:textId="77777777" w:rsidTr="00811CFB">
        <w:tc>
          <w:tcPr>
            <w:tcW w:w="2268" w:type="pct"/>
          </w:tcPr>
          <w:p w14:paraId="6EE41D13" w14:textId="5047840C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03C5165" w14:textId="4480B8D9" w:rsidR="002C6038" w:rsidRPr="000E7AEB" w:rsidRDefault="003B3BAB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927,98</w:t>
            </w:r>
            <w:r w:rsidR="00641305" w:rsidRPr="000E7A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</w:tcPr>
          <w:p w14:paraId="650B745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37A4576" w14:textId="2F22849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752,022</w:t>
            </w:r>
          </w:p>
        </w:tc>
        <w:tc>
          <w:tcPr>
            <w:tcW w:w="144" w:type="pct"/>
          </w:tcPr>
          <w:p w14:paraId="04C760EA" w14:textId="4541859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FDDA874" w14:textId="207E3D06" w:rsidR="002C6038" w:rsidRPr="000E7AEB" w:rsidRDefault="008956D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948,</w:t>
            </w:r>
            <w:r w:rsidR="009E1A6B"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6" w:type="pct"/>
          </w:tcPr>
          <w:p w14:paraId="259453DE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46622A83" w14:textId="30D01723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769,525</w:t>
            </w:r>
          </w:p>
        </w:tc>
      </w:tr>
      <w:tr w:rsidR="002C6038" w:rsidRPr="000E7AEB" w14:paraId="46F42887" w14:textId="77777777" w:rsidTr="00811CFB">
        <w:trPr>
          <w:trHeight w:val="20"/>
        </w:trPr>
        <w:tc>
          <w:tcPr>
            <w:tcW w:w="2268" w:type="pct"/>
          </w:tcPr>
          <w:p w14:paraId="2846685C" w14:textId="77777777" w:rsidR="002C6038" w:rsidRPr="00811CFB" w:rsidRDefault="002C6038" w:rsidP="0081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706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" w:type="pct"/>
          </w:tcPr>
          <w:p w14:paraId="301E50BD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60C28CC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B85CE2F" w14:textId="554AC6F4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43C422" w14:textId="4CE6CE62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DC804EC" w14:textId="55F8C4DB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0D71B0E6" w14:textId="5FD0DE0F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D9C0EE4" w14:textId="3AADA45B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6038" w:rsidRPr="000E7AEB" w14:paraId="587B8BD1" w14:textId="77777777" w:rsidTr="00811CFB">
        <w:tc>
          <w:tcPr>
            <w:tcW w:w="2268" w:type="pct"/>
          </w:tcPr>
          <w:p w14:paraId="7B9DF234" w14:textId="3ACE536E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058489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BBA6100" w14:textId="0B3A9C64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13255872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5D725" w14:textId="675DCC0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2C6038" w:rsidRPr="000E7AEB" w14:paraId="6B92D775" w14:textId="77777777" w:rsidTr="00811CFB">
        <w:tc>
          <w:tcPr>
            <w:tcW w:w="2268" w:type="pct"/>
          </w:tcPr>
          <w:p w14:paraId="2E70DF26" w14:textId="38AB2595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</w:tcPr>
          <w:p w14:paraId="3B2D7804" w14:textId="4BBFECDA" w:rsidR="002C6038" w:rsidRPr="000E7AEB" w:rsidRDefault="00CC1B5F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noProof/>
                <w:sz w:val="30"/>
                <w:szCs w:val="30"/>
              </w:rPr>
              <w:t>19,729</w:t>
            </w:r>
          </w:p>
        </w:tc>
        <w:tc>
          <w:tcPr>
            <w:tcW w:w="144" w:type="pct"/>
            <w:gridSpan w:val="2"/>
          </w:tcPr>
          <w:p w14:paraId="5A6208AB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37271" w14:textId="6AE2C63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  <w:tc>
          <w:tcPr>
            <w:tcW w:w="144" w:type="pct"/>
          </w:tcPr>
          <w:p w14:paraId="7F7A4F95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24C151F" w14:textId="728CDA48" w:rsidR="002C6038" w:rsidRPr="000E7AEB" w:rsidRDefault="00DE2E70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noProof/>
                <w:sz w:val="30"/>
                <w:szCs w:val="30"/>
              </w:rPr>
              <w:t>19,729</w:t>
            </w:r>
          </w:p>
        </w:tc>
        <w:tc>
          <w:tcPr>
            <w:tcW w:w="146" w:type="pct"/>
          </w:tcPr>
          <w:p w14:paraId="0BD301D5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8FA0B5E" w14:textId="0EAAF18C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</w:tr>
      <w:tr w:rsidR="002C6038" w:rsidRPr="000E7AEB" w14:paraId="0642BFB4" w14:textId="77777777" w:rsidTr="00811CFB">
        <w:tc>
          <w:tcPr>
            <w:tcW w:w="2268" w:type="pct"/>
          </w:tcPr>
          <w:p w14:paraId="78B91A97" w14:textId="19FE133C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54F3377D" w:rsidR="002C6038" w:rsidRPr="000E7AEB" w:rsidRDefault="00E675E2" w:rsidP="00A91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noProof/>
                <w:sz w:val="30"/>
                <w:szCs w:val="30"/>
              </w:rPr>
              <w:t>(9)</w:t>
            </w:r>
          </w:p>
        </w:tc>
        <w:tc>
          <w:tcPr>
            <w:tcW w:w="144" w:type="pct"/>
            <w:gridSpan w:val="2"/>
          </w:tcPr>
          <w:p w14:paraId="196DCC9D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44F66FF" w14:textId="7E4DFE53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14:paraId="152F14D0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A3E30AD" w14:textId="05A62A65" w:rsidR="002C6038" w:rsidRPr="000E7AEB" w:rsidRDefault="003B1F1B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noProof/>
                <w:sz w:val="30"/>
                <w:szCs w:val="30"/>
              </w:rPr>
              <w:t>(9)</w:t>
            </w:r>
          </w:p>
        </w:tc>
        <w:tc>
          <w:tcPr>
            <w:tcW w:w="146" w:type="pct"/>
          </w:tcPr>
          <w:p w14:paraId="4EDE30C4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D01B9D4" w14:textId="7E67D73D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2C6038" w:rsidRPr="000E7AEB" w14:paraId="12AB59DC" w14:textId="77777777" w:rsidTr="00811CFB">
        <w:tc>
          <w:tcPr>
            <w:tcW w:w="2268" w:type="pct"/>
          </w:tcPr>
          <w:p w14:paraId="59F042E9" w14:textId="7BE6694A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C7C6" w14:textId="1572305D" w:rsidR="002C6038" w:rsidRPr="000E7AEB" w:rsidRDefault="00DB0EA0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noProof/>
                <w:sz w:val="30"/>
                <w:szCs w:val="30"/>
              </w:rPr>
              <w:t>19,</w:t>
            </w:r>
            <w:r w:rsidR="003B1F1B" w:rsidRPr="000E7AEB">
              <w:rPr>
                <w:rFonts w:ascii="Angsana New" w:hAnsi="Angsana New" w:cs="Angsana New"/>
                <w:noProof/>
                <w:sz w:val="30"/>
                <w:szCs w:val="30"/>
              </w:rPr>
              <w:t>720</w:t>
            </w:r>
          </w:p>
        </w:tc>
        <w:tc>
          <w:tcPr>
            <w:tcW w:w="144" w:type="pct"/>
            <w:gridSpan w:val="2"/>
          </w:tcPr>
          <w:p w14:paraId="5053DCAF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F2D3" w14:textId="7C92292D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9120A">
              <w:rPr>
                <w:rFonts w:ascii="Angsana New" w:hAnsi="Angsana New" w:cs="Angsana New"/>
                <w:noProof/>
                <w:sz w:val="30"/>
                <w:szCs w:val="30"/>
              </w:rPr>
              <w:t>14,721</w:t>
            </w:r>
          </w:p>
        </w:tc>
        <w:tc>
          <w:tcPr>
            <w:tcW w:w="144" w:type="pct"/>
          </w:tcPr>
          <w:p w14:paraId="62816CE8" w14:textId="77777777" w:rsidR="002C6038" w:rsidRPr="00A9120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DB79" w14:textId="6E9C0B6A" w:rsidR="002C6038" w:rsidRPr="00A9120A" w:rsidRDefault="005207C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9120A">
              <w:rPr>
                <w:rFonts w:ascii="Angsana New" w:hAnsi="Angsana New" w:cs="Angsana New"/>
                <w:noProof/>
                <w:sz w:val="30"/>
                <w:szCs w:val="30"/>
              </w:rPr>
              <w:t>19,</w:t>
            </w:r>
            <w:r w:rsidR="003B1F1B" w:rsidRPr="00A9120A">
              <w:rPr>
                <w:rFonts w:ascii="Angsana New" w:hAnsi="Angsana New" w:cs="Angsana New"/>
                <w:noProof/>
                <w:sz w:val="30"/>
                <w:szCs w:val="30"/>
              </w:rPr>
              <w:t>720</w:t>
            </w:r>
          </w:p>
        </w:tc>
        <w:tc>
          <w:tcPr>
            <w:tcW w:w="146" w:type="pct"/>
          </w:tcPr>
          <w:p w14:paraId="055F669C" w14:textId="77777777" w:rsidR="002C6038" w:rsidRPr="00A9120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243F" w14:textId="0AA7483B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9120A">
              <w:rPr>
                <w:rFonts w:ascii="Angsana New" w:hAnsi="Angsana New" w:cs="Angsana New"/>
                <w:noProof/>
                <w:sz w:val="30"/>
                <w:szCs w:val="30"/>
              </w:rPr>
              <w:t>14,721</w:t>
            </w:r>
          </w:p>
        </w:tc>
      </w:tr>
      <w:tr w:rsidR="002C6038" w:rsidRPr="000E7AEB" w14:paraId="656F1F71" w14:textId="77777777" w:rsidTr="00811CFB">
        <w:tc>
          <w:tcPr>
            <w:tcW w:w="2268" w:type="pct"/>
          </w:tcPr>
          <w:p w14:paraId="553662FB" w14:textId="2FAB4841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28027F4" w14:textId="736ED592" w:rsidR="002C6038" w:rsidRPr="000E7AEB" w:rsidRDefault="003B1F1B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9897D4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A97EB21" w14:textId="0E42AEDE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51241EC3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1BD0D82" w14:textId="5C929584" w:rsidR="002C6038" w:rsidRPr="000E7AEB" w:rsidRDefault="005207C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BC18ED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7154118" w14:textId="4E8AAC04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2C6038" w:rsidRPr="000E7AEB" w14:paraId="281FE418" w14:textId="77777777" w:rsidTr="00811CFB">
        <w:tc>
          <w:tcPr>
            <w:tcW w:w="2268" w:type="pct"/>
          </w:tcPr>
          <w:p w14:paraId="2F72E87D" w14:textId="05B24A58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79" w:type="pct"/>
          </w:tcPr>
          <w:p w14:paraId="664DDB13" w14:textId="37337772" w:rsidR="002C6038" w:rsidRPr="000E7AEB" w:rsidRDefault="000B5BF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noProof/>
                <w:sz w:val="30"/>
                <w:szCs w:val="30"/>
              </w:rPr>
              <w:t>62,741</w:t>
            </w:r>
          </w:p>
        </w:tc>
        <w:tc>
          <w:tcPr>
            <w:tcW w:w="144" w:type="pct"/>
            <w:gridSpan w:val="2"/>
          </w:tcPr>
          <w:p w14:paraId="53DA55AC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A15854B" w14:textId="0DA744D1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49,233</w:t>
            </w:r>
          </w:p>
        </w:tc>
        <w:tc>
          <w:tcPr>
            <w:tcW w:w="144" w:type="pct"/>
          </w:tcPr>
          <w:p w14:paraId="26A777F9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B24A53" w14:textId="458FD1C9" w:rsidR="002C6038" w:rsidRPr="000E7AEB" w:rsidRDefault="000B5BF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noProof/>
                <w:sz w:val="30"/>
                <w:szCs w:val="30"/>
              </w:rPr>
              <w:t>61,081</w:t>
            </w:r>
          </w:p>
        </w:tc>
        <w:tc>
          <w:tcPr>
            <w:tcW w:w="146" w:type="pct"/>
          </w:tcPr>
          <w:p w14:paraId="2FDA14D7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C5E48E8" w14:textId="4E59FCE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47,537</w:t>
            </w:r>
          </w:p>
        </w:tc>
      </w:tr>
      <w:tr w:rsidR="00354849" w:rsidRPr="000E7AEB" w14:paraId="25E83EC2" w14:textId="77777777" w:rsidTr="00811CFB">
        <w:tc>
          <w:tcPr>
            <w:tcW w:w="2268" w:type="pct"/>
          </w:tcPr>
          <w:p w14:paraId="335C6D39" w14:textId="31704A8D" w:rsidR="00354849" w:rsidRPr="000E7AEB" w:rsidRDefault="00354849" w:rsidP="0035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79" w:type="pct"/>
          </w:tcPr>
          <w:p w14:paraId="7BD6F8AC" w14:textId="0DE29696" w:rsidR="00354849" w:rsidRPr="000E7AEB" w:rsidRDefault="000B5BFD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noProof/>
                <w:sz w:val="30"/>
                <w:szCs w:val="30"/>
              </w:rPr>
              <w:t>7,14</w:t>
            </w:r>
            <w:r w:rsidR="0065614E">
              <w:rPr>
                <w:rFonts w:ascii="Angsana New" w:hAnsi="Angsana New" w:cs="Angsana New"/>
                <w:noProof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010EDDF1" w14:textId="77777777" w:rsidR="00354849" w:rsidRPr="000E7AEB" w:rsidRDefault="00354849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26518FB" w14:textId="3BE8D977" w:rsidR="00354849" w:rsidRPr="000E7AEB" w:rsidRDefault="00354849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B7C1206" w14:textId="77777777" w:rsidR="00354849" w:rsidRPr="000E7AEB" w:rsidRDefault="00354849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1CC6868" w14:textId="01CDDDD8" w:rsidR="00354849" w:rsidRPr="000E7AEB" w:rsidRDefault="000B5BFD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noProof/>
                <w:sz w:val="30"/>
                <w:szCs w:val="30"/>
              </w:rPr>
              <w:t>6,657</w:t>
            </w:r>
          </w:p>
        </w:tc>
        <w:tc>
          <w:tcPr>
            <w:tcW w:w="146" w:type="pct"/>
          </w:tcPr>
          <w:p w14:paraId="69CE0F28" w14:textId="77777777" w:rsidR="00354849" w:rsidRPr="000E7AEB" w:rsidRDefault="00354849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21286646" w14:textId="6EEB86B0" w:rsidR="00354849" w:rsidRPr="000E7AEB" w:rsidRDefault="00354849" w:rsidP="00354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4,933</w:t>
            </w:r>
          </w:p>
        </w:tc>
      </w:tr>
      <w:tr w:rsidR="001E6D3A" w:rsidRPr="000E7AEB" w14:paraId="17E0284B" w14:textId="77777777" w:rsidTr="00811CFB">
        <w:tc>
          <w:tcPr>
            <w:tcW w:w="2268" w:type="pct"/>
          </w:tcPr>
          <w:p w14:paraId="09DCA43D" w14:textId="27C81B3F" w:rsidR="001E6D3A" w:rsidRPr="000E7AEB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70957F6A" w14:textId="42C9F6F6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D2A07">
              <w:rPr>
                <w:rFonts w:ascii="Angsana New" w:hAnsi="Angsana New" w:cs="Angsana New"/>
                <w:noProof/>
                <w:sz w:val="30"/>
                <w:szCs w:val="30"/>
              </w:rPr>
              <w:t>6,439</w:t>
            </w:r>
          </w:p>
        </w:tc>
        <w:tc>
          <w:tcPr>
            <w:tcW w:w="144" w:type="pct"/>
            <w:gridSpan w:val="2"/>
          </w:tcPr>
          <w:p w14:paraId="3245FBBF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1D79A24" w14:textId="59140240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D2A07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44" w:type="pct"/>
          </w:tcPr>
          <w:p w14:paraId="0741230F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EAB0F7" w14:textId="6FA724A5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noProof/>
                <w:sz w:val="30"/>
                <w:szCs w:val="30"/>
              </w:rPr>
              <w:t>6,439</w:t>
            </w:r>
          </w:p>
        </w:tc>
        <w:tc>
          <w:tcPr>
            <w:tcW w:w="146" w:type="pct"/>
          </w:tcPr>
          <w:p w14:paraId="0E93EE9E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C35D2AD" w14:textId="7A35AE25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</w:tr>
      <w:tr w:rsidR="001E6D3A" w:rsidRPr="000E7AEB" w14:paraId="02476014" w14:textId="77777777" w:rsidTr="00811CFB">
        <w:tc>
          <w:tcPr>
            <w:tcW w:w="2268" w:type="pct"/>
          </w:tcPr>
          <w:p w14:paraId="00FBC236" w14:textId="6EDDB75E" w:rsidR="001E6D3A" w:rsidRPr="000E7AEB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55565401" w14:textId="5982436B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D2A07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  <w:gridSpan w:val="2"/>
          </w:tcPr>
          <w:p w14:paraId="6BE181A7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537E06C" w14:textId="742138EF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0BA979B6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FAEF2DC" w14:textId="38B0568E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D2A07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75A7E784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69AE0F" w14:textId="555EB7F9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</w:tr>
      <w:tr w:rsidR="001E6D3A" w:rsidRPr="000E7AEB" w14:paraId="617DCF40" w14:textId="77777777" w:rsidTr="00811CFB">
        <w:tc>
          <w:tcPr>
            <w:tcW w:w="2268" w:type="pct"/>
          </w:tcPr>
          <w:p w14:paraId="289DDCBB" w14:textId="5C4B33CF" w:rsidR="001E6D3A" w:rsidRPr="001E6D3A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6D3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B29AB07" w14:textId="4C0F7313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D2A07">
              <w:rPr>
                <w:rFonts w:ascii="Angsana New" w:hAnsi="Angsana New" w:cs="Angsana New"/>
                <w:noProof/>
                <w:sz w:val="30"/>
                <w:szCs w:val="30"/>
              </w:rPr>
              <w:t>443</w:t>
            </w:r>
          </w:p>
        </w:tc>
        <w:tc>
          <w:tcPr>
            <w:tcW w:w="144" w:type="pct"/>
            <w:gridSpan w:val="2"/>
          </w:tcPr>
          <w:p w14:paraId="1893151F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D9DF71D" w14:textId="07BE88CE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44" w:type="pct"/>
          </w:tcPr>
          <w:p w14:paraId="101DFDDD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9A0B118" w14:textId="339305B4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noProof/>
                <w:sz w:val="30"/>
                <w:szCs w:val="30"/>
              </w:rPr>
              <w:t>428</w:t>
            </w:r>
          </w:p>
        </w:tc>
        <w:tc>
          <w:tcPr>
            <w:tcW w:w="146" w:type="pct"/>
          </w:tcPr>
          <w:p w14:paraId="54B6CD32" w14:textId="77777777" w:rsidR="001E6D3A" w:rsidRPr="001E6D3A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3EACB16" w14:textId="2A4E8D14" w:rsidR="001E6D3A" w:rsidRPr="001E6D3A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1E6D3A" w:rsidRPr="000E7AEB" w14:paraId="2273911D" w14:textId="77777777" w:rsidTr="00811CFB">
        <w:tc>
          <w:tcPr>
            <w:tcW w:w="2268" w:type="pct"/>
          </w:tcPr>
          <w:p w14:paraId="530172C7" w14:textId="6821EB03" w:rsidR="001E6D3A" w:rsidRPr="000E7AEB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4B52837D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2A0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102,65</w:t>
            </w:r>
            <w:r w:rsidR="0065614E" w:rsidRPr="003D2A0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1B699C63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4B9126EA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189,033</w:t>
            </w:r>
          </w:p>
        </w:tc>
        <w:tc>
          <w:tcPr>
            <w:tcW w:w="144" w:type="pct"/>
          </w:tcPr>
          <w:p w14:paraId="6E636C83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6C5AA" w14:textId="68AB6DB5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100,490</w:t>
            </w:r>
          </w:p>
        </w:tc>
        <w:tc>
          <w:tcPr>
            <w:tcW w:w="146" w:type="pct"/>
          </w:tcPr>
          <w:p w14:paraId="7119F022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24EA87A3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186,997</w:t>
            </w:r>
          </w:p>
        </w:tc>
      </w:tr>
      <w:tr w:rsidR="001E6D3A" w:rsidRPr="000E7AEB" w14:paraId="49CA0102" w14:textId="77777777" w:rsidTr="00811CFB">
        <w:trPr>
          <w:trHeight w:val="20"/>
        </w:trPr>
        <w:tc>
          <w:tcPr>
            <w:tcW w:w="2268" w:type="pct"/>
          </w:tcPr>
          <w:p w14:paraId="10BE2292" w14:textId="77777777" w:rsidR="001E6D3A" w:rsidRPr="00811CFB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699455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66C8D71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1A3F3BA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E6D3A" w:rsidRPr="000E7AEB" w14:paraId="694A5261" w14:textId="77777777" w:rsidTr="00811CFB">
        <w:tc>
          <w:tcPr>
            <w:tcW w:w="2268" w:type="pct"/>
          </w:tcPr>
          <w:p w14:paraId="5FC12EB2" w14:textId="5B93CBBA" w:rsidR="001E6D3A" w:rsidRPr="000E7AEB" w:rsidRDefault="001E6D3A" w:rsidP="001E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6F2DBBF0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3D2A0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 xml:space="preserve">   1,030,64</w:t>
            </w:r>
            <w:r w:rsidR="0065614E" w:rsidRPr="003D2A0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79756AD4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8904798" w14:textId="72D731A9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2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941,055</w:t>
            </w:r>
          </w:p>
        </w:tc>
        <w:tc>
          <w:tcPr>
            <w:tcW w:w="144" w:type="pct"/>
          </w:tcPr>
          <w:p w14:paraId="4217605F" w14:textId="77777777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5180DDA0" w:rsidR="001E6D3A" w:rsidRPr="003D2A07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3D2A0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 xml:space="preserve">   1,049,089</w:t>
            </w:r>
          </w:p>
        </w:tc>
        <w:tc>
          <w:tcPr>
            <w:tcW w:w="146" w:type="pct"/>
          </w:tcPr>
          <w:p w14:paraId="3C47F0B5" w14:textId="77777777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EEA3043" w14:textId="586BF1DB" w:rsidR="001E6D3A" w:rsidRPr="000E7AEB" w:rsidRDefault="001E6D3A" w:rsidP="001E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956,522</w:t>
            </w:r>
          </w:p>
        </w:tc>
      </w:tr>
    </w:tbl>
    <w:p w14:paraId="08BF864E" w14:textId="77777777" w:rsidR="00423833" w:rsidRDefault="00423833" w:rsidP="00DD0859">
      <w:pPr>
        <w:rPr>
          <w:rFonts w:asciiTheme="majorBidi" w:hAnsiTheme="majorBidi" w:cstheme="majorBidi"/>
          <w:sz w:val="24"/>
          <w:szCs w:val="24"/>
        </w:rPr>
      </w:pPr>
    </w:p>
    <w:p w14:paraId="6D8E16EF" w14:textId="77777777" w:rsidR="00811CFB" w:rsidRDefault="00811CFB" w:rsidP="00DD0859">
      <w:pPr>
        <w:rPr>
          <w:rFonts w:asciiTheme="majorBidi" w:hAnsiTheme="majorBidi" w:cstheme="majorBidi"/>
          <w:sz w:val="24"/>
          <w:szCs w:val="24"/>
        </w:rPr>
      </w:pPr>
    </w:p>
    <w:p w14:paraId="030DB232" w14:textId="77777777" w:rsidR="008C3C0D" w:rsidRDefault="008C3C0D" w:rsidP="00DD085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0E7AEB" w14:paraId="5BA90DFE" w14:textId="77777777">
        <w:tc>
          <w:tcPr>
            <w:tcW w:w="2267" w:type="pct"/>
          </w:tcPr>
          <w:p w14:paraId="73DB4A3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0E7AEB" w14:paraId="3BD69689" w14:textId="77777777">
        <w:tc>
          <w:tcPr>
            <w:tcW w:w="2267" w:type="pct"/>
          </w:tcPr>
          <w:p w14:paraId="7F8AAA7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26D4EB55" w14:textId="77777777">
        <w:tc>
          <w:tcPr>
            <w:tcW w:w="2267" w:type="pct"/>
          </w:tcPr>
          <w:p w14:paraId="3259DFAF" w14:textId="6C7E2BE0" w:rsidR="00DD0859" w:rsidRPr="000E7AEB" w:rsidRDefault="00067376" w:rsidP="00A442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6038"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2C6038" w:rsidRPr="000E7AE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C6038"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</w:tcPr>
          <w:p w14:paraId="3CE71537" w14:textId="6703D8A6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825B441" w14:textId="77777777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731E98C1" w:rsidR="00DD0859" w:rsidRPr="000E7AEB" w:rsidRDefault="00C304D4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CCC786D" w14:textId="77777777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13F7E4D5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3695EA3" w14:textId="77777777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695C6FBE" w:rsidR="00DD0859" w:rsidRPr="000E7AEB" w:rsidRDefault="00C304D4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B28" w:rsidRPr="000E7AEB" w14:paraId="536C8A37" w14:textId="77777777">
        <w:tc>
          <w:tcPr>
            <w:tcW w:w="2267" w:type="pct"/>
          </w:tcPr>
          <w:p w14:paraId="5154F053" w14:textId="77777777" w:rsidR="00DD0859" w:rsidRPr="000E7AEB" w:rsidRDefault="00DD0859" w:rsidP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DD0859" w:rsidRPr="000E7AEB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038" w:rsidRPr="000E7AEB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01A2CCF6" w:rsidR="002C6038" w:rsidRPr="000E7AEB" w:rsidRDefault="00295FC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60F01C0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5AFB9E96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44" w:type="pct"/>
          </w:tcPr>
          <w:p w14:paraId="2205584E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5D9DA0DA" w:rsidR="002C6038" w:rsidRPr="000E7AEB" w:rsidRDefault="00295FC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565905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21870B7A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2C6038" w:rsidRPr="000E7AEB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0062976E" w:rsidR="002C6038" w:rsidRPr="000E7AEB" w:rsidRDefault="00295FC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C6E80C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4E2DA3BB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62B005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02571B35" w:rsidR="002C6038" w:rsidRPr="000E7AEB" w:rsidRDefault="00E31164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1CF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B7FF26F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70ADB70B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2C6038" w:rsidRPr="000E7AEB" w14:paraId="0685ABBE" w14:textId="77777777" w:rsidTr="0059331A">
        <w:trPr>
          <w:trHeight w:val="281"/>
        </w:trPr>
        <w:tc>
          <w:tcPr>
            <w:tcW w:w="2267" w:type="pct"/>
          </w:tcPr>
          <w:p w14:paraId="1B582D51" w14:textId="208203CF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</w:tcPr>
          <w:p w14:paraId="20CF2C9B" w14:textId="61580797" w:rsidR="002C6038" w:rsidRPr="000E7AEB" w:rsidRDefault="00295FC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EF084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1D810E" w14:textId="5C42C204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15ECDA3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7B570D" w14:textId="0330C0D7" w:rsidR="002C6038" w:rsidRPr="000E7AEB" w:rsidRDefault="00295FC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C771FA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6C5F03" w14:textId="18EB5679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</w:t>
            </w:r>
          </w:p>
        </w:tc>
      </w:tr>
    </w:tbl>
    <w:p w14:paraId="65CACAEC" w14:textId="77777777" w:rsidR="00CE4704" w:rsidRPr="000E7AEB" w:rsidRDefault="00CE4704" w:rsidP="00B4156A">
      <w:pPr>
        <w:pStyle w:val="BodyText2"/>
        <w:ind w:left="54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6C94B321" w14:textId="73930D22" w:rsidR="00DB542B" w:rsidRPr="000E7AEB" w:rsidRDefault="00BB6BC0" w:rsidP="00DB542B">
      <w:pPr>
        <w:pStyle w:val="BodyText2"/>
        <w:numPr>
          <w:ilvl w:val="0"/>
          <w:numId w:val="5"/>
        </w:numPr>
        <w:ind w:left="540" w:right="2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6F5156AD" w14:textId="7E846F17" w:rsidR="00DB542B" w:rsidRPr="000E7AEB" w:rsidRDefault="00DB542B" w:rsidP="00DB54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98C5C01" w14:textId="77777777">
        <w:tc>
          <w:tcPr>
            <w:tcW w:w="2267" w:type="pct"/>
            <w:shd w:val="clear" w:color="auto" w:fill="auto"/>
          </w:tcPr>
          <w:p w14:paraId="1E771878" w14:textId="77777777" w:rsidR="00DB542B" w:rsidRPr="000E7AEB" w:rsidRDefault="00DB54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59F2838A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7AD3E11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32F275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0E7AEB" w14:paraId="2D30AAE1" w14:textId="77777777">
        <w:tc>
          <w:tcPr>
            <w:tcW w:w="2267" w:type="pct"/>
            <w:shd w:val="clear" w:color="auto" w:fill="auto"/>
          </w:tcPr>
          <w:p w14:paraId="08B2629D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E7DE91E" w14:textId="67D5A9D4" w:rsidR="0059331A" w:rsidRPr="000E7AEB" w:rsidRDefault="002C6038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7F64F3B2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EE5DEA9" w14:textId="3155842C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39BE1EC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E36DD1E" w14:textId="5F53BA71" w:rsidR="0059331A" w:rsidRPr="000E7AEB" w:rsidRDefault="002C6038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19CDC58E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620A398" w14:textId="05D751E9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0E7AEB" w14:paraId="12A39783" w14:textId="77777777">
        <w:tc>
          <w:tcPr>
            <w:tcW w:w="2267" w:type="pct"/>
            <w:shd w:val="clear" w:color="auto" w:fill="auto"/>
          </w:tcPr>
          <w:p w14:paraId="3F18371B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F06D795" w14:textId="5F9C0F76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648941A0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A77072" w14:textId="78A80DCD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3291664F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F0EB494" w14:textId="7520B6F2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42324282" w14:textId="77777777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D2E41EB" w14:textId="30A0A74D" w:rsidR="0059331A" w:rsidRPr="000E7AEB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038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B28" w:rsidRPr="000E7AEB" w14:paraId="4AA8E537" w14:textId="77777777">
        <w:tc>
          <w:tcPr>
            <w:tcW w:w="2267" w:type="pct"/>
          </w:tcPr>
          <w:p w14:paraId="28F8267A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2E8DE67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038" w:rsidRPr="000E7AEB" w14:paraId="16F35033" w14:textId="77777777">
        <w:tc>
          <w:tcPr>
            <w:tcW w:w="2267" w:type="pct"/>
          </w:tcPr>
          <w:p w14:paraId="4C6E59FA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407EB458" w14:textId="5B219631" w:rsidR="002C6038" w:rsidRPr="001E6D3A" w:rsidRDefault="00703515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="Angsana New"/>
                <w:sz w:val="30"/>
                <w:szCs w:val="30"/>
                <w:cs/>
              </w:rPr>
              <w:t>6</w:t>
            </w:r>
            <w:r w:rsidR="006420E4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FD75FA" w:rsidRPr="001E6D3A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1E6D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75FA" w:rsidRPr="001E6D3A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44" w:type="pct"/>
            <w:gridSpan w:val="2"/>
          </w:tcPr>
          <w:p w14:paraId="57D97CB8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27622" w14:textId="46B8271A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504,491</w:t>
            </w:r>
          </w:p>
        </w:tc>
        <w:tc>
          <w:tcPr>
            <w:tcW w:w="144" w:type="pct"/>
          </w:tcPr>
          <w:p w14:paraId="06CAE7A6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12570FF" w14:textId="584F634A" w:rsidR="002C6038" w:rsidRPr="001E6D3A" w:rsidRDefault="00594C9D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D75FA" w:rsidRPr="001E6D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6D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75FA" w:rsidRPr="001E6D3A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46" w:type="pct"/>
          </w:tcPr>
          <w:p w14:paraId="046CA82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77AA406" w14:textId="10D853CB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495,861</w:t>
            </w:r>
          </w:p>
        </w:tc>
      </w:tr>
      <w:tr w:rsidR="002C6038" w:rsidRPr="000E7AEB" w14:paraId="784AE712" w14:textId="77777777">
        <w:tc>
          <w:tcPr>
            <w:tcW w:w="2267" w:type="pct"/>
          </w:tcPr>
          <w:p w14:paraId="0F587C16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  <w:shd w:val="clear" w:color="auto" w:fill="auto"/>
          </w:tcPr>
          <w:p w14:paraId="509D1D60" w14:textId="2F9D9C48" w:rsidR="002C6038" w:rsidRPr="001E6D3A" w:rsidRDefault="00FD5DE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5DE3">
              <w:rPr>
                <w:rFonts w:asciiTheme="majorBidi" w:hAnsiTheme="majorBidi" w:cs="Angsana New"/>
                <w:sz w:val="30"/>
                <w:szCs w:val="30"/>
                <w:cs/>
              </w:rPr>
              <w:t>890</w:t>
            </w:r>
            <w:r w:rsidRPr="00FD5DE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FD5DE3">
              <w:rPr>
                <w:rFonts w:asciiTheme="majorBidi" w:hAnsiTheme="majorBidi" w:cs="Angsana New"/>
                <w:sz w:val="30"/>
                <w:szCs w:val="30"/>
                <w:cs/>
              </w:rPr>
              <w:t>710</w:t>
            </w:r>
          </w:p>
        </w:tc>
        <w:tc>
          <w:tcPr>
            <w:tcW w:w="144" w:type="pct"/>
            <w:gridSpan w:val="2"/>
          </w:tcPr>
          <w:p w14:paraId="367CCD5C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DF01F5" w14:textId="3F59A946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714,375</w:t>
            </w:r>
          </w:p>
        </w:tc>
        <w:tc>
          <w:tcPr>
            <w:tcW w:w="144" w:type="pct"/>
          </w:tcPr>
          <w:p w14:paraId="425B1568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5104EF" w14:textId="03AA1D59" w:rsidR="002C6038" w:rsidRPr="001E6D3A" w:rsidRDefault="003F7BDA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819,81</w:t>
            </w:r>
            <w:r w:rsidR="00D238CE" w:rsidRPr="001E6D3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E37099C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7875C6" w14:textId="03C8F0B3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647,153</w:t>
            </w:r>
          </w:p>
        </w:tc>
      </w:tr>
      <w:tr w:rsidR="002C6038" w:rsidRPr="000E7AEB" w14:paraId="37F22AD9" w14:textId="77777777">
        <w:tc>
          <w:tcPr>
            <w:tcW w:w="2267" w:type="pct"/>
          </w:tcPr>
          <w:p w14:paraId="6C8F9BF1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7" w:type="pct"/>
            <w:shd w:val="clear" w:color="auto" w:fill="auto"/>
          </w:tcPr>
          <w:p w14:paraId="5C5E56DF" w14:textId="014FC59C" w:rsidR="002C6038" w:rsidRPr="001E6D3A" w:rsidRDefault="00703515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="Angsana New"/>
                <w:sz w:val="30"/>
                <w:szCs w:val="30"/>
                <w:cs/>
              </w:rPr>
              <w:t>40</w:t>
            </w:r>
            <w:r w:rsidRPr="001E6D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6D3A">
              <w:rPr>
                <w:rFonts w:asciiTheme="majorBidi" w:hAnsiTheme="majorBidi" w:cs="Angsana New"/>
                <w:sz w:val="30"/>
                <w:szCs w:val="30"/>
                <w:cs/>
              </w:rPr>
              <w:t>42</w:t>
            </w:r>
            <w:r w:rsidR="008D5F3A">
              <w:rPr>
                <w:rFonts w:asciiTheme="majorBidi" w:hAnsiTheme="majorBidi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2A379FA0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F38535" w14:textId="39233B39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38,032</w:t>
            </w:r>
          </w:p>
        </w:tc>
        <w:tc>
          <w:tcPr>
            <w:tcW w:w="144" w:type="pct"/>
          </w:tcPr>
          <w:p w14:paraId="434A120D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BA367B9" w14:textId="6D673955" w:rsidR="002C6038" w:rsidRPr="001E6D3A" w:rsidRDefault="003F7BDA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38,980</w:t>
            </w:r>
          </w:p>
        </w:tc>
        <w:tc>
          <w:tcPr>
            <w:tcW w:w="146" w:type="pct"/>
          </w:tcPr>
          <w:p w14:paraId="16CEE65F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688CE7" w14:textId="69D9C794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36,724</w:t>
            </w:r>
          </w:p>
        </w:tc>
      </w:tr>
      <w:tr w:rsidR="002C6038" w:rsidRPr="000E7AEB" w14:paraId="03384ED5" w14:textId="77777777">
        <w:tc>
          <w:tcPr>
            <w:tcW w:w="2267" w:type="pct"/>
          </w:tcPr>
          <w:p w14:paraId="606291C2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07EB1E4" w14:textId="29AA1410" w:rsidR="002C6038" w:rsidRPr="001E6D3A" w:rsidRDefault="00FC61C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="Angsana New"/>
                <w:sz w:val="30"/>
                <w:szCs w:val="30"/>
                <w:cs/>
              </w:rPr>
              <w:t>80</w:t>
            </w:r>
            <w:r w:rsidRPr="001E6D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6D3A">
              <w:rPr>
                <w:rFonts w:asciiTheme="majorBidi" w:hAnsiTheme="majorBidi" w:cs="Angsana New"/>
                <w:sz w:val="30"/>
                <w:szCs w:val="30"/>
                <w:cs/>
              </w:rPr>
              <w:t>164</w:t>
            </w:r>
          </w:p>
        </w:tc>
        <w:tc>
          <w:tcPr>
            <w:tcW w:w="144" w:type="pct"/>
            <w:gridSpan w:val="2"/>
          </w:tcPr>
          <w:p w14:paraId="577B5FAD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12669C" w14:textId="0C5EB5F8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284,356</w:t>
            </w:r>
          </w:p>
        </w:tc>
        <w:tc>
          <w:tcPr>
            <w:tcW w:w="144" w:type="pct"/>
          </w:tcPr>
          <w:p w14:paraId="63F744B0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01301DC" w14:textId="17708BA5" w:rsidR="002C6038" w:rsidRPr="001E6D3A" w:rsidRDefault="0037012A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80,16</w:t>
            </w:r>
            <w:r w:rsidR="00811CFB" w:rsidRPr="001E6D3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43B1A4F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6D03D1" w14:textId="289E8BE5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284,357</w:t>
            </w:r>
          </w:p>
        </w:tc>
      </w:tr>
      <w:tr w:rsidR="002C6038" w:rsidRPr="000E7AEB" w14:paraId="64C55656" w14:textId="77777777">
        <w:tc>
          <w:tcPr>
            <w:tcW w:w="2267" w:type="pct"/>
          </w:tcPr>
          <w:p w14:paraId="2234F60E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4D04529" w14:textId="16BE5719" w:rsidR="002C6038" w:rsidRPr="001E6D3A" w:rsidRDefault="00D30932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09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D3093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D309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632</w:t>
            </w:r>
            <w:r w:rsidRPr="00D3093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D309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972</w:t>
            </w:r>
          </w:p>
        </w:tc>
        <w:tc>
          <w:tcPr>
            <w:tcW w:w="144" w:type="pct"/>
            <w:gridSpan w:val="2"/>
          </w:tcPr>
          <w:p w14:paraId="24FA3114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39976C" w14:textId="205995D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1,541,254</w:t>
            </w:r>
          </w:p>
        </w:tc>
        <w:tc>
          <w:tcPr>
            <w:tcW w:w="144" w:type="pct"/>
          </w:tcPr>
          <w:p w14:paraId="1572C4D5" w14:textId="77777777" w:rsidR="002C6038" w:rsidRPr="001E6D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EF5D480" w14:textId="0B9E7C9C" w:rsidR="002C6038" w:rsidRPr="001E6D3A" w:rsidRDefault="00686CD7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D3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1E6D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1E6D3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</w:t>
            </w:r>
            <w:r w:rsidR="00FD75FA" w:rsidRPr="001E6D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50</w:t>
            </w:r>
            <w:r w:rsidRPr="001E6D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FD75FA" w:rsidRPr="001E6D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46" w:type="pct"/>
          </w:tcPr>
          <w:p w14:paraId="67E62A62" w14:textId="48BFA84D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F4E36C" w14:textId="65DE11B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1,464,095</w:t>
            </w:r>
          </w:p>
        </w:tc>
      </w:tr>
      <w:tr w:rsidR="002C6038" w:rsidRPr="000E7AEB" w14:paraId="4CD4F113" w14:textId="77777777" w:rsidTr="00967B90">
        <w:tc>
          <w:tcPr>
            <w:tcW w:w="2267" w:type="pct"/>
          </w:tcPr>
          <w:p w14:paraId="018E129D" w14:textId="4A388E32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ค่าเผื่อการปรับลดมูลค่าเป็น</w:t>
            </w:r>
          </w:p>
          <w:p w14:paraId="426CBDB1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64ECD2D" w14:textId="77777777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4F625" w14:textId="13608E03" w:rsidR="002C6038" w:rsidRPr="008D5F3A" w:rsidRDefault="008A032A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6420E4" w:rsidRPr="008D5F3A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8D5F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0E4" w:rsidRPr="008D5F3A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Pr="008D5F3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D63B3EC" w14:textId="77777777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4FA2D57" w14:textId="67E290CC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sz w:val="30"/>
                <w:szCs w:val="30"/>
              </w:rPr>
              <w:t>(99,043)</w:t>
            </w:r>
          </w:p>
        </w:tc>
        <w:tc>
          <w:tcPr>
            <w:tcW w:w="144" w:type="pct"/>
          </w:tcPr>
          <w:p w14:paraId="4CAA3CD2" w14:textId="77777777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3DD6" w14:textId="5D6C3088" w:rsidR="002C6038" w:rsidRPr="008D5F3A" w:rsidRDefault="0034023C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6420E4" w:rsidRPr="008D5F3A">
              <w:rPr>
                <w:rFonts w:asciiTheme="majorBidi" w:hAnsiTheme="majorBidi" w:cs="Angsana New"/>
                <w:sz w:val="30"/>
                <w:szCs w:val="30"/>
              </w:rPr>
              <w:t>95</w:t>
            </w:r>
            <w:r w:rsidR="005139F5" w:rsidRPr="008D5F3A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6420E4" w:rsidRPr="008D5F3A">
              <w:rPr>
                <w:rFonts w:asciiTheme="majorBidi" w:hAnsiTheme="majorBidi" w:cs="Angsana New"/>
                <w:sz w:val="30"/>
                <w:szCs w:val="30"/>
              </w:rPr>
              <w:t>189</w:t>
            </w:r>
            <w:r w:rsidRPr="008D5F3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0F2D0AD8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E05BA9D" w14:textId="04B2DA90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(95,189)</w:t>
            </w:r>
          </w:p>
        </w:tc>
      </w:tr>
      <w:tr w:rsidR="002C6038" w:rsidRPr="000E7AEB" w14:paraId="3D52C0A4" w14:textId="77777777">
        <w:tc>
          <w:tcPr>
            <w:tcW w:w="2267" w:type="pct"/>
          </w:tcPr>
          <w:p w14:paraId="20315027" w14:textId="77777777" w:rsidR="002C6038" w:rsidRPr="000E7AEB" w:rsidRDefault="002C6038" w:rsidP="002C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B160" w14:textId="6BF4E634" w:rsidR="002C6038" w:rsidRPr="008D5F3A" w:rsidRDefault="00FD5DE3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D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FD5DE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FD5D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533</w:t>
            </w:r>
            <w:r w:rsidRPr="00FD5DE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FD5D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929</w:t>
            </w:r>
          </w:p>
        </w:tc>
        <w:tc>
          <w:tcPr>
            <w:tcW w:w="144" w:type="pct"/>
            <w:gridSpan w:val="2"/>
          </w:tcPr>
          <w:p w14:paraId="138D751D" w14:textId="77777777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4D286B8" w14:textId="6E73ECF5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1,442,211</w:t>
            </w:r>
          </w:p>
        </w:tc>
        <w:tc>
          <w:tcPr>
            <w:tcW w:w="144" w:type="pct"/>
          </w:tcPr>
          <w:p w14:paraId="0B8708A1" w14:textId="77777777" w:rsidR="002C6038" w:rsidRPr="008D5F3A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2BC6A" w14:textId="4580D53F" w:rsidR="002C6038" w:rsidRPr="008D5F3A" w:rsidRDefault="0034023C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F3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8D5F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5139F5" w:rsidRPr="008D5F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</w:t>
            </w:r>
            <w:r w:rsidR="006420E4" w:rsidRPr="008D5F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54</w:t>
            </w:r>
            <w:r w:rsidRPr="008D5F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6420E4" w:rsidRPr="008D5F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46" w:type="pct"/>
          </w:tcPr>
          <w:p w14:paraId="24E303A1" w14:textId="77777777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40EF827" w14:textId="0FBEDED9" w:rsidR="002C6038" w:rsidRPr="000E7AEB" w:rsidRDefault="002C6038" w:rsidP="002C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1,368,906</w:t>
            </w:r>
          </w:p>
        </w:tc>
      </w:tr>
    </w:tbl>
    <w:p w14:paraId="2AB53091" w14:textId="594CB93E" w:rsidR="00DB542B" w:rsidRPr="000E7AEB" w:rsidRDefault="00DB542B" w:rsidP="00DB542B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345"/>
        <w:gridCol w:w="1007"/>
        <w:gridCol w:w="270"/>
        <w:gridCol w:w="1080"/>
        <w:gridCol w:w="274"/>
        <w:gridCol w:w="1067"/>
      </w:tblGrid>
      <w:tr w:rsidR="00530B28" w:rsidRPr="000E7AEB" w14:paraId="69406E20" w14:textId="77777777" w:rsidTr="5D5F4BE2">
        <w:tc>
          <w:tcPr>
            <w:tcW w:w="4253" w:type="dxa"/>
          </w:tcPr>
          <w:p w14:paraId="6D9D582D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3"/>
          </w:tcPr>
          <w:p w14:paraId="484C9B33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AE040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6A9C03A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74A68DAF" w14:textId="77777777" w:rsidTr="5D5F4BE2">
        <w:tc>
          <w:tcPr>
            <w:tcW w:w="4253" w:type="dxa"/>
          </w:tcPr>
          <w:p w14:paraId="67CDA19B" w14:textId="4B9C2881" w:rsidR="00B652C2" w:rsidRPr="000E7AEB" w:rsidRDefault="000673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5A85"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CA5A85"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CA5A85" w:rsidRPr="000E7A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CA5A85" w:rsidRPr="000E7A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vAlign w:val="bottom"/>
          </w:tcPr>
          <w:p w14:paraId="56BDAB4C" w14:textId="42BB6396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A85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45" w:type="dxa"/>
            <w:vAlign w:val="bottom"/>
          </w:tcPr>
          <w:p w14:paraId="45616357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42CED8D" w14:textId="5084C334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A85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AA2181D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3B481" w14:textId="3D792C7B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A85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vAlign w:val="bottom"/>
          </w:tcPr>
          <w:p w14:paraId="62B07388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64D0ADD" w14:textId="2977073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A85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B28" w:rsidRPr="000E7AEB" w14:paraId="2ABB3C91" w14:textId="77777777" w:rsidTr="5D5F4BE2">
        <w:tc>
          <w:tcPr>
            <w:tcW w:w="4253" w:type="dxa"/>
          </w:tcPr>
          <w:p w14:paraId="349664C4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14:paraId="08A48627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0E7AEB" w14:paraId="40F01DC1" w14:textId="77777777" w:rsidTr="5D5F4BE2">
        <w:tc>
          <w:tcPr>
            <w:tcW w:w="4253" w:type="dxa"/>
          </w:tcPr>
          <w:p w14:paraId="6C0F5B91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2438C22A" w14:textId="7749C79C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</w:t>
            </w:r>
            <w:r w:rsidR="001B592E"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3" w:type="dxa"/>
          </w:tcPr>
          <w:p w14:paraId="307D7BBB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590090CB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5BFB01D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D3FF62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92AF1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1F13F50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F1698C9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5A85" w:rsidRPr="000E7AEB" w14:paraId="3A53B6CD" w14:textId="77777777" w:rsidTr="5D5F4BE2">
        <w:tc>
          <w:tcPr>
            <w:tcW w:w="4253" w:type="dxa"/>
          </w:tcPr>
          <w:p w14:paraId="56B25193" w14:textId="77777777" w:rsidR="00CA5A85" w:rsidRPr="000E7AEB" w:rsidRDefault="00CA5A85" w:rsidP="00CA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1083" w:type="dxa"/>
          </w:tcPr>
          <w:p w14:paraId="11F053CA" w14:textId="247137EC" w:rsidR="00CA5A85" w:rsidRPr="000E7AEB" w:rsidRDefault="00FD5DE3" w:rsidP="0041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5DE3">
              <w:rPr>
                <w:rFonts w:asciiTheme="majorBidi" w:hAnsiTheme="majorBidi" w:cstheme="majorBidi"/>
                <w:sz w:val="30"/>
                <w:szCs w:val="30"/>
              </w:rPr>
              <w:t>1,647,287</w:t>
            </w:r>
          </w:p>
        </w:tc>
        <w:tc>
          <w:tcPr>
            <w:tcW w:w="345" w:type="dxa"/>
          </w:tcPr>
          <w:p w14:paraId="4BCB28A0" w14:textId="77777777" w:rsidR="00CA5A85" w:rsidRPr="000E7AEB" w:rsidRDefault="00CA5A85" w:rsidP="00CA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BE25D76" w14:textId="36222BD6" w:rsidR="00CA5A85" w:rsidRPr="000E7AEB" w:rsidRDefault="00CA5A85" w:rsidP="00CA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2,084,820</w:t>
            </w:r>
          </w:p>
        </w:tc>
        <w:tc>
          <w:tcPr>
            <w:tcW w:w="270" w:type="dxa"/>
          </w:tcPr>
          <w:p w14:paraId="462861D1" w14:textId="77777777" w:rsidR="00CA5A85" w:rsidRPr="000E7AEB" w:rsidRDefault="00CA5A85" w:rsidP="00CA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D62A0" w14:textId="0366B760" w:rsidR="00CA5A85" w:rsidRPr="000E7AEB" w:rsidRDefault="00FB453C" w:rsidP="0041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453C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FB453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FB453C">
              <w:rPr>
                <w:rFonts w:asciiTheme="majorBidi" w:hAnsiTheme="majorBidi" w:cs="Angsana New"/>
                <w:sz w:val="30"/>
                <w:szCs w:val="30"/>
                <w:cs/>
              </w:rPr>
              <w:t>663</w:t>
            </w:r>
            <w:r w:rsidRPr="00FB453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FB453C">
              <w:rPr>
                <w:rFonts w:asciiTheme="majorBidi" w:hAnsiTheme="majorBidi" w:cs="Angsana New"/>
                <w:sz w:val="30"/>
                <w:szCs w:val="30"/>
                <w:cs/>
              </w:rPr>
              <w:t>912</w:t>
            </w:r>
          </w:p>
        </w:tc>
        <w:tc>
          <w:tcPr>
            <w:tcW w:w="274" w:type="dxa"/>
          </w:tcPr>
          <w:p w14:paraId="4BFD437B" w14:textId="77777777" w:rsidR="00CA5A85" w:rsidRPr="000E7AEB" w:rsidRDefault="00CA5A85" w:rsidP="00CA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1297BB" w14:textId="6C2394C9" w:rsidR="00CA5A85" w:rsidRPr="000E7AEB" w:rsidRDefault="00CA5A85" w:rsidP="00CA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2,036,462</w:t>
            </w:r>
          </w:p>
        </w:tc>
      </w:tr>
      <w:tr w:rsidR="00530B28" w:rsidRPr="000E7AEB" w14:paraId="31A870E6" w14:textId="77777777" w:rsidTr="008D5F3A">
        <w:tc>
          <w:tcPr>
            <w:tcW w:w="4253" w:type="dxa"/>
          </w:tcPr>
          <w:p w14:paraId="3898B675" w14:textId="66E6DB9E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20" w:hanging="156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การปรับลดมูลค่า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  <w:r w:rsidR="00CA5A85" w:rsidRPr="000E7AE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559C7421" w14:textId="73CBE76E" w:rsidR="00625FAE" w:rsidRPr="008D5F3A" w:rsidRDefault="00642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6E1FF6B8" w14:textId="77777777" w:rsidR="00B652C2" w:rsidRPr="008D5F3A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B48DDCA" w14:textId="3424A607" w:rsidR="00B652C2" w:rsidRPr="008D5F3A" w:rsidRDefault="00CA5A85" w:rsidP="0028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sz w:val="30"/>
                <w:szCs w:val="30"/>
              </w:rPr>
              <w:t>(29,815)</w:t>
            </w:r>
          </w:p>
        </w:tc>
        <w:tc>
          <w:tcPr>
            <w:tcW w:w="270" w:type="dxa"/>
          </w:tcPr>
          <w:p w14:paraId="15716C6C" w14:textId="77777777" w:rsidR="00B652C2" w:rsidRPr="008D5F3A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591D23" w14:textId="2F3ABE39" w:rsidR="00625FAE" w:rsidRPr="008D5F3A" w:rsidRDefault="006420E4" w:rsidP="0041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4BFA081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67D5812" w14:textId="5443995D" w:rsidR="00B652C2" w:rsidRPr="000E7AEB" w:rsidRDefault="00CA5A85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(29,815)</w:t>
            </w:r>
          </w:p>
        </w:tc>
      </w:tr>
      <w:tr w:rsidR="00530B28" w:rsidRPr="000E7AEB" w14:paraId="22AFFB70" w14:textId="77777777" w:rsidTr="008D5F3A">
        <w:tc>
          <w:tcPr>
            <w:tcW w:w="4253" w:type="dxa"/>
          </w:tcPr>
          <w:p w14:paraId="25FFF089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B8E76" w14:textId="5543B97E" w:rsidR="00B652C2" w:rsidRPr="008D5F3A" w:rsidRDefault="00FD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1,647,287</w:t>
            </w:r>
          </w:p>
        </w:tc>
        <w:tc>
          <w:tcPr>
            <w:tcW w:w="345" w:type="dxa"/>
          </w:tcPr>
          <w:p w14:paraId="445524C7" w14:textId="77777777" w:rsidR="00B652C2" w:rsidRPr="008D5F3A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70ACF4" w14:textId="4BFEA27D" w:rsidR="00B652C2" w:rsidRPr="008D5F3A" w:rsidRDefault="00CA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2,055,005</w:t>
            </w:r>
          </w:p>
        </w:tc>
        <w:tc>
          <w:tcPr>
            <w:tcW w:w="270" w:type="dxa"/>
          </w:tcPr>
          <w:p w14:paraId="2AA7CB22" w14:textId="77777777" w:rsidR="00B652C2" w:rsidRPr="008D5F3A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89D90" w14:textId="730078D4" w:rsidR="00B652C2" w:rsidRPr="008D5F3A" w:rsidRDefault="00FB4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F621CA"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621CA"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74" w:type="dxa"/>
          </w:tcPr>
          <w:p w14:paraId="6B31585B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F1779FE" w14:textId="3C37C01B" w:rsidR="00B652C2" w:rsidRPr="000E7AEB" w:rsidRDefault="00CA5A85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2,006,647</w:t>
            </w:r>
          </w:p>
        </w:tc>
      </w:tr>
    </w:tbl>
    <w:p w14:paraId="47EB3DB6" w14:textId="2D996A9C" w:rsidR="007F77C9" w:rsidRPr="000E7AEB" w:rsidRDefault="007F77C9" w:rsidP="002E3E6E">
      <w:pPr>
        <w:rPr>
          <w:rFonts w:asciiTheme="majorBidi" w:hAnsiTheme="majorBidi" w:cstheme="majorBidi"/>
          <w:b/>
          <w:sz w:val="30"/>
          <w:szCs w:val="30"/>
        </w:rPr>
        <w:sectPr w:rsidR="007F77C9" w:rsidRPr="000E7AEB" w:rsidSect="00BA03C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0"/>
          <w:cols w:space="720"/>
          <w:docGrid w:linePitch="245"/>
        </w:sectPr>
      </w:pPr>
    </w:p>
    <w:p w14:paraId="0C366473" w14:textId="7F40D923" w:rsidR="00E70433" w:rsidRPr="000E7AEB" w:rsidRDefault="00723321" w:rsidP="006E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0E7AEB">
        <w:rPr>
          <w:rFonts w:asciiTheme="majorBidi" w:hAnsiTheme="majorBidi" w:cstheme="majorBidi"/>
          <w:sz w:val="2"/>
          <w:szCs w:val="2"/>
          <w:cs/>
        </w:rPr>
        <w:t>ย</w:t>
      </w:r>
    </w:p>
    <w:p w14:paraId="00FB918A" w14:textId="0957ABB2" w:rsidR="00B66D67" w:rsidRPr="000E7AEB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ที่ดิน อาคารและอุปกรณ์</w:t>
      </w:r>
      <w:r w:rsidR="00C46A5D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CF7637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0E7AEB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0E7AEB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E7AE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0E7AEB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1AC1B297" w:rsidR="0008030F" w:rsidRPr="000E7AEB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E7AEB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067376" w:rsidRPr="000E7AEB">
        <w:rPr>
          <w:rFonts w:ascii="Angsana New" w:hAnsi="Angsana New"/>
          <w:b/>
          <w:sz w:val="30"/>
          <w:szCs w:val="30"/>
          <w:cs/>
        </w:rPr>
        <w:t>งวด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>สาม</w:t>
      </w:r>
      <w:r w:rsidR="00CA5A85" w:rsidRPr="000E7AEB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CA5A85" w:rsidRPr="000E7AEB">
        <w:rPr>
          <w:rFonts w:ascii="Angsana New" w:hAnsi="Angsana New"/>
          <w:bCs/>
          <w:sz w:val="30"/>
          <w:szCs w:val="30"/>
        </w:rPr>
        <w:t>31</w:t>
      </w:r>
      <w:r w:rsidR="00CA5A85" w:rsidRPr="000E7AEB">
        <w:rPr>
          <w:rFonts w:ascii="Angsana New" w:hAnsi="Angsana New" w:hint="cs"/>
          <w:b/>
          <w:sz w:val="30"/>
          <w:szCs w:val="30"/>
        </w:rPr>
        <w:t xml:space="preserve"> 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7F5A8C" w:rsidRPr="000E7AEB">
        <w:rPr>
          <w:rFonts w:ascii="Angsana New" w:hAnsi="Angsana New"/>
          <w:bCs/>
          <w:sz w:val="30"/>
          <w:szCs w:val="30"/>
        </w:rPr>
        <w:t>256</w:t>
      </w:r>
      <w:r w:rsidR="00CA5A85" w:rsidRPr="000E7AEB">
        <w:rPr>
          <w:rFonts w:ascii="Angsana New" w:hAnsi="Angsana New"/>
          <w:bCs/>
          <w:sz w:val="30"/>
          <w:szCs w:val="30"/>
        </w:rPr>
        <w:t>8</w:t>
      </w:r>
      <w:r w:rsidR="0008030F" w:rsidRPr="000E7AEB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0E7AEB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0E7AEB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0C5" w:rsidRPr="000E7AEB" w14:paraId="21E07BF4" w14:textId="77777777" w:rsidTr="00824CD1">
        <w:trPr>
          <w:tblHeader/>
        </w:trPr>
        <w:tc>
          <w:tcPr>
            <w:tcW w:w="1971" w:type="pct"/>
          </w:tcPr>
          <w:p w14:paraId="7C0544AA" w14:textId="679042AB" w:rsidR="00E320C5" w:rsidRPr="000E7AEB" w:rsidRDefault="00E320C5" w:rsidP="0016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3" w:type="pct"/>
          </w:tcPr>
          <w:p w14:paraId="712827D0" w14:textId="36F4FACA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29" w:type="pct"/>
          </w:tcPr>
          <w:p w14:paraId="2C8C52B8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E4E35F0" w14:textId="6724A1D2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77EA8A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86D8C5F" w14:textId="3EE63B98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43" w:type="pct"/>
          </w:tcPr>
          <w:p w14:paraId="2DAEE2FE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46F2E1" w14:textId="05A623EA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0C5" w:rsidRPr="000E7AEB" w14:paraId="6D7EC55E" w14:textId="77777777" w:rsidTr="00824CD1">
        <w:trPr>
          <w:tblHeader/>
        </w:trPr>
        <w:tc>
          <w:tcPr>
            <w:tcW w:w="1971" w:type="pct"/>
          </w:tcPr>
          <w:p w14:paraId="502138EA" w14:textId="02B3E27F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2591549B" w14:textId="0360DA5F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16,224</w:t>
            </w:r>
          </w:p>
        </w:tc>
        <w:tc>
          <w:tcPr>
            <w:tcW w:w="129" w:type="pct"/>
          </w:tcPr>
          <w:p w14:paraId="536791DA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7534657" w14:textId="25C70DF8" w:rsidR="00E320C5" w:rsidRPr="00EC376F" w:rsidRDefault="0093746A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BE51E4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89350" w14:textId="5DF218FC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16,224</w:t>
            </w:r>
          </w:p>
        </w:tc>
        <w:tc>
          <w:tcPr>
            <w:tcW w:w="143" w:type="pct"/>
          </w:tcPr>
          <w:p w14:paraId="611824B9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45C40B" w14:textId="2BF0F91B" w:rsidR="00E320C5" w:rsidRPr="00EC376F" w:rsidRDefault="0093746A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0C5" w:rsidRPr="000E7AEB" w14:paraId="49874FAE" w14:textId="77777777" w:rsidTr="00824CD1">
        <w:trPr>
          <w:tblHeader/>
        </w:trPr>
        <w:tc>
          <w:tcPr>
            <w:tcW w:w="1971" w:type="pct"/>
          </w:tcPr>
          <w:p w14:paraId="2976D3AB" w14:textId="77777777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  <w:p w14:paraId="45346B13" w14:textId="284E0C9A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 xml:space="preserve">                         </w:t>
            </w:r>
          </w:p>
        </w:tc>
        <w:tc>
          <w:tcPr>
            <w:tcW w:w="673" w:type="pct"/>
          </w:tcPr>
          <w:p w14:paraId="3872A0F0" w14:textId="789FCC89" w:rsidR="00E320C5" w:rsidRPr="00EC376F" w:rsidRDefault="00EC376F" w:rsidP="00EC3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E320C5" w:rsidRPr="00EC376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  <w:p w14:paraId="06FC8562" w14:textId="2094F6F3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29,349</w:t>
            </w:r>
          </w:p>
        </w:tc>
        <w:tc>
          <w:tcPr>
            <w:tcW w:w="129" w:type="pct"/>
          </w:tcPr>
          <w:p w14:paraId="2095AD09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DD28100" w14:textId="348B69BA" w:rsidR="00E320C5" w:rsidRPr="00EC376F" w:rsidRDefault="0093746A" w:rsidP="0093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291C0119" w14:textId="5FABA3BB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2D65BF8" w14:textId="28079CB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  <w:p w14:paraId="143FECEF" w14:textId="2A5D22CC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29,349</w:t>
            </w:r>
          </w:p>
        </w:tc>
        <w:tc>
          <w:tcPr>
            <w:tcW w:w="143" w:type="pct"/>
          </w:tcPr>
          <w:p w14:paraId="73714A56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D238AF9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C3DCA50" w14:textId="2037F0F4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0C5" w:rsidRPr="000E7AEB" w14:paraId="0204F020" w14:textId="77777777" w:rsidTr="00824CD1">
        <w:trPr>
          <w:tblHeader/>
        </w:trPr>
        <w:tc>
          <w:tcPr>
            <w:tcW w:w="1971" w:type="pct"/>
          </w:tcPr>
          <w:p w14:paraId="4AE8CCD2" w14:textId="41F0B13D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60067253" w14:textId="23699646" w:rsidR="00E320C5" w:rsidRPr="00EC376F" w:rsidRDefault="00EC376F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320C5" w:rsidRPr="00EC37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129" w:type="pct"/>
          </w:tcPr>
          <w:p w14:paraId="725CB26A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58BA9" w14:textId="135AFEC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E1EFE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63BB5AD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B57B2C" w14:textId="42A2B7BF" w:rsidR="00E320C5" w:rsidRPr="00EC376F" w:rsidRDefault="00EC376F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320C5" w:rsidRPr="00EC37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143" w:type="pct"/>
          </w:tcPr>
          <w:p w14:paraId="7C433234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8E9F265" w14:textId="3F567208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E1EFE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20C5" w:rsidRPr="000E7AEB" w14:paraId="53BC0CF6" w14:textId="77777777" w:rsidTr="00737537">
        <w:trPr>
          <w:tblHeader/>
        </w:trPr>
        <w:tc>
          <w:tcPr>
            <w:tcW w:w="1971" w:type="pct"/>
          </w:tcPr>
          <w:p w14:paraId="13D2370F" w14:textId="01673C39" w:rsidR="00E320C5" w:rsidRPr="000E7AEB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722CEEE6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F01A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0011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7506F9B0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6244377D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2,9</w:t>
            </w:r>
            <w:r w:rsidR="00BF01A4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CEF315C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1F456181" w14:textId="45023B2E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F01A4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43" w:type="pct"/>
            <w:shd w:val="clear" w:color="auto" w:fill="auto"/>
          </w:tcPr>
          <w:p w14:paraId="43BA457D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5C08AC04" w14:textId="1A36762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376F" w:rsidRPr="00EC376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F01A4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EC37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20C5" w:rsidRPr="000E7AEB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E320C5" w:rsidRPr="000E7AEB" w:rsidRDefault="00E320C5" w:rsidP="00E3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6797DB91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C376F"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376F"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F0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001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CA02D37" w14:textId="77777777" w:rsidR="00E320C5" w:rsidRPr="00EC376F" w:rsidRDefault="00E320C5" w:rsidP="00E3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5B24C034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376F"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BF0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EC3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F33B15E" w14:textId="77777777" w:rsidR="00E320C5" w:rsidRPr="00EC376F" w:rsidRDefault="00E320C5" w:rsidP="00E3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0F28726F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EC376F"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C376F"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F01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3" w:type="pct"/>
          </w:tcPr>
          <w:p w14:paraId="0E33CB01" w14:textId="77777777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617BC7E9" w:rsidR="00E320C5" w:rsidRPr="00EC376F" w:rsidRDefault="00E320C5" w:rsidP="00E3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C376F"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C376F"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BF01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Pr="00EC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02603FE" w14:textId="6D73E948" w:rsidR="00B652C2" w:rsidRPr="000E7AEB" w:rsidRDefault="00B652C2" w:rsidP="00FD75FA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0E7AEB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E7AEB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6A9F7405" w:rsidR="007B413C" w:rsidRPr="000E7AEB" w:rsidRDefault="007B413C" w:rsidP="003B32D8">
      <w:pPr>
        <w:tabs>
          <w:tab w:val="clear" w:pos="227"/>
          <w:tab w:val="clear" w:pos="454"/>
          <w:tab w:val="left" w:pos="540"/>
        </w:tabs>
        <w:ind w:left="540" w:right="117"/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A5A85" w:rsidRPr="000E7AEB">
        <w:rPr>
          <w:rFonts w:ascii="Angsana New" w:hAnsi="Angsana New"/>
          <w:bCs/>
          <w:sz w:val="30"/>
          <w:szCs w:val="30"/>
        </w:rPr>
        <w:t>31</w:t>
      </w:r>
      <w:r w:rsidR="00CA5A85" w:rsidRPr="000E7AEB">
        <w:rPr>
          <w:rFonts w:ascii="Angsana New" w:hAnsi="Angsana New" w:hint="cs"/>
          <w:b/>
          <w:sz w:val="30"/>
          <w:szCs w:val="30"/>
        </w:rPr>
        <w:t xml:space="preserve"> 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944612" w:rsidRPr="000E7AEB">
        <w:rPr>
          <w:rFonts w:ascii="Angsana New" w:hAnsi="Angsana New" w:cs="Angsana New" w:hint="cs"/>
          <w:sz w:val="30"/>
          <w:szCs w:val="30"/>
        </w:rPr>
        <w:t>256</w:t>
      </w:r>
      <w:r w:rsidR="00CA5A85" w:rsidRPr="000E7AEB">
        <w:rPr>
          <w:rFonts w:ascii="Angsana New" w:hAnsi="Angsana New" w:cs="Angsana New"/>
          <w:sz w:val="30"/>
          <w:szCs w:val="30"/>
        </w:rPr>
        <w:t>8</w:t>
      </w:r>
      <w:r w:rsidRPr="000E7AEB">
        <w:rPr>
          <w:rFonts w:ascii="Angsana New" w:hAnsi="Angsana New" w:cs="Angsana New" w:hint="cs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BC508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473D2D" w:rsidRPr="000E7AEB">
        <w:rPr>
          <w:rFonts w:ascii="Angsana New" w:hAnsi="Angsana New" w:cs="Angsana New"/>
          <w:sz w:val="30"/>
          <w:szCs w:val="30"/>
        </w:rPr>
        <w:t>513.1</w:t>
      </w:r>
      <w:r w:rsidR="008A5BEB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</w:t>
      </w:r>
      <w:r w:rsidR="00F013B9" w:rsidRPr="000E7AEB">
        <w:rPr>
          <w:rFonts w:ascii="Angsana New" w:hAnsi="Angsana New" w:cs="Angsana New" w:hint="cs"/>
          <w:sz w:val="30"/>
          <w:szCs w:val="30"/>
          <w:cs/>
        </w:rPr>
        <w:t>ะ</w:t>
      </w:r>
      <w:r w:rsidR="00FD780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232D08" w:rsidRPr="000E7AEB">
        <w:rPr>
          <w:rFonts w:ascii="Angsana New" w:hAnsi="Angsana New" w:cs="Angsana New"/>
          <w:sz w:val="30"/>
          <w:szCs w:val="30"/>
        </w:rPr>
        <w:t xml:space="preserve">467.4 </w:t>
      </w:r>
      <w:r w:rsidR="00F013B9"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="009014D4" w:rsidRPr="000E7AE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256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7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5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17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.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>4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7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.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4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0E7AEB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77777777" w:rsidR="00B652C2" w:rsidRDefault="00B652C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3D7C90D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FE0CD80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4DD232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0B73D4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18FDF27" w14:textId="77777777" w:rsidR="004E0A12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E041CD" w14:textId="77777777" w:rsidR="004E0A12" w:rsidRPr="000E7AEB" w:rsidRDefault="004E0A1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6EF1517" w14:textId="54E74C69" w:rsidR="007619AD" w:rsidRPr="000E7AEB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E7AE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6EC4F4C9" w14:textId="77777777" w:rsidR="00037C22" w:rsidRPr="000E7AEB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290D49F4" w:rsidR="00857517" w:rsidRPr="000E7AEB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067376"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CA5A85" w:rsidRPr="000E7A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สามเดือนสิ้นสุดวันที่ </w:t>
      </w:r>
      <w:r w:rsidR="00CA5A85" w:rsidRPr="000E7AEB">
        <w:rPr>
          <w:rFonts w:ascii="Angsana New" w:hAnsi="Angsana New" w:cs="Angsana New"/>
          <w:sz w:val="30"/>
          <w:szCs w:val="30"/>
        </w:rPr>
        <w:t xml:space="preserve">31 </w:t>
      </w:r>
      <w:r w:rsidR="00CA5A85" w:rsidRPr="000E7AE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F5A8C" w:rsidRPr="000E7AEB">
        <w:rPr>
          <w:rFonts w:ascii="Angsana New" w:hAnsi="Angsana New" w:cs="Angsana New"/>
          <w:spacing w:val="-2"/>
          <w:sz w:val="30"/>
          <w:szCs w:val="30"/>
        </w:rPr>
        <w:t>256</w:t>
      </w:r>
      <w:r w:rsidR="00D82036" w:rsidRPr="000E7AEB">
        <w:rPr>
          <w:rFonts w:ascii="Angsana New" w:hAnsi="Angsana New" w:cs="Angsana New"/>
          <w:spacing w:val="-2"/>
          <w:sz w:val="30"/>
          <w:szCs w:val="30"/>
        </w:rPr>
        <w:t>8</w:t>
      </w: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0E7AEB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0E7AEB" w14:paraId="56D16E40" w14:textId="77777777">
        <w:tc>
          <w:tcPr>
            <w:tcW w:w="2610" w:type="dxa"/>
          </w:tcPr>
          <w:p w14:paraId="21EE4890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0E7AEB" w14:paraId="5BA5B2D2" w14:textId="77777777" w:rsidTr="780ECCE9">
        <w:tc>
          <w:tcPr>
            <w:tcW w:w="2610" w:type="dxa"/>
          </w:tcPr>
          <w:p w14:paraId="3B7F62F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0E7AEB" w14:paraId="0291393C" w14:textId="77777777" w:rsidTr="780ECCE9">
        <w:tc>
          <w:tcPr>
            <w:tcW w:w="2610" w:type="dxa"/>
          </w:tcPr>
          <w:p w14:paraId="7ECA166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0E7AEB" w14:paraId="4ACAF990" w14:textId="77777777">
        <w:tc>
          <w:tcPr>
            <w:tcW w:w="2610" w:type="dxa"/>
          </w:tcPr>
          <w:p w14:paraId="184D721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29AC4BF0" w14:textId="77777777" w:rsidTr="00967B90">
        <w:tc>
          <w:tcPr>
            <w:tcW w:w="2610" w:type="dxa"/>
          </w:tcPr>
          <w:p w14:paraId="67D4E373" w14:textId="05773FC4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D26A052" w14:textId="41DF75C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28,632</w:t>
            </w:r>
          </w:p>
        </w:tc>
        <w:tc>
          <w:tcPr>
            <w:tcW w:w="270" w:type="dxa"/>
          </w:tcPr>
          <w:p w14:paraId="7DE1590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22643F" w14:textId="12D4092F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21,095</w:t>
            </w:r>
          </w:p>
        </w:tc>
        <w:tc>
          <w:tcPr>
            <w:tcW w:w="236" w:type="dxa"/>
            <w:shd w:val="clear" w:color="auto" w:fill="auto"/>
          </w:tcPr>
          <w:p w14:paraId="476CAFF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FA73980" w14:textId="6EB7083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14,463</w:t>
            </w:r>
          </w:p>
        </w:tc>
        <w:tc>
          <w:tcPr>
            <w:tcW w:w="242" w:type="dxa"/>
          </w:tcPr>
          <w:p w14:paraId="3D55A1C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1392B11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5,990</w:t>
            </w:r>
          </w:p>
        </w:tc>
        <w:tc>
          <w:tcPr>
            <w:tcW w:w="345" w:type="dxa"/>
          </w:tcPr>
          <w:p w14:paraId="3CA0396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532DA4D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70,180</w:t>
            </w:r>
          </w:p>
        </w:tc>
      </w:tr>
      <w:tr w:rsidR="0035514D" w:rsidRPr="000E7AEB" w14:paraId="18EDF38D" w14:textId="77777777" w:rsidTr="780ECCE9">
        <w:tc>
          <w:tcPr>
            <w:tcW w:w="2610" w:type="dxa"/>
          </w:tcPr>
          <w:p w14:paraId="3F607105" w14:textId="637176EE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1DCA9F3" w14:textId="7F91A6EC" w:rsidR="0035514D" w:rsidRPr="000E7AEB" w:rsidRDefault="003F115B" w:rsidP="003F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E1557"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0C703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8FA21F" w14:textId="294746D3" w:rsidR="0035514D" w:rsidRPr="000E7AEB" w:rsidRDefault="00700BAA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4B458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5B7CDDF" w14:textId="2E74D0B0" w:rsidR="0035514D" w:rsidRPr="000E7AEB" w:rsidRDefault="00700BAA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761BED3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BE28430" w14:textId="08AD8D91" w:rsidR="0035514D" w:rsidRPr="000E7AEB" w:rsidRDefault="004C5DA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  <w:tc>
          <w:tcPr>
            <w:tcW w:w="345" w:type="dxa"/>
          </w:tcPr>
          <w:p w14:paraId="7BF5EF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4F6537F" w14:textId="293CC0C8" w:rsidR="0035514D" w:rsidRPr="000E7AEB" w:rsidRDefault="00D4668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</w:tr>
      <w:tr w:rsidR="0035514D" w:rsidRPr="000E7AEB" w14:paraId="1568869D" w14:textId="77777777" w:rsidTr="780ECCE9">
        <w:tc>
          <w:tcPr>
            <w:tcW w:w="2610" w:type="dxa"/>
          </w:tcPr>
          <w:p w14:paraId="1CEA0EC4" w14:textId="6BE4450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5A4536D7" w14:textId="77E56BF5" w:rsidR="0035514D" w:rsidRPr="000E7AEB" w:rsidRDefault="00EE155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4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820D3" w14:textId="74F72309" w:rsidR="0035514D" w:rsidRPr="000E7AEB" w:rsidRDefault="006D53C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(17,275)</w:t>
            </w:r>
          </w:p>
        </w:tc>
        <w:tc>
          <w:tcPr>
            <w:tcW w:w="236" w:type="dxa"/>
            <w:shd w:val="clear" w:color="auto" w:fill="auto"/>
          </w:tcPr>
          <w:p w14:paraId="40102D5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7A78791" w14:textId="23DCCF01" w:rsidR="0035514D" w:rsidRPr="000E7AEB" w:rsidRDefault="0038259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(7,481)</w:t>
            </w:r>
          </w:p>
        </w:tc>
        <w:tc>
          <w:tcPr>
            <w:tcW w:w="242" w:type="dxa"/>
          </w:tcPr>
          <w:p w14:paraId="0108AB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9FA852" w14:textId="1B4FA40C" w:rsidR="0035514D" w:rsidRPr="000E7AEB" w:rsidRDefault="009E413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345" w:type="dxa"/>
          </w:tcPr>
          <w:p w14:paraId="3C09305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90B47A" w14:textId="622C6678" w:rsidR="0035514D" w:rsidRPr="000E7AEB" w:rsidRDefault="00FE3CF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(25,159)</w:t>
            </w:r>
          </w:p>
        </w:tc>
      </w:tr>
      <w:tr w:rsidR="0035514D" w:rsidRPr="000E7AEB" w14:paraId="6E4C50FE" w14:textId="77777777" w:rsidTr="780ECCE9">
        <w:tc>
          <w:tcPr>
            <w:tcW w:w="2610" w:type="dxa"/>
          </w:tcPr>
          <w:p w14:paraId="085C8817" w14:textId="34861E3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108050A3" w:rsidR="0035514D" w:rsidRPr="000E7AEB" w:rsidRDefault="00054018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270" w:type="dxa"/>
          </w:tcPr>
          <w:p w14:paraId="2CCDEA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AE657E" w14:textId="5BA01548" w:rsidR="0035514D" w:rsidRPr="000E7AEB" w:rsidRDefault="0031492A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236" w:type="dxa"/>
            <w:shd w:val="clear" w:color="auto" w:fill="auto"/>
          </w:tcPr>
          <w:p w14:paraId="2778988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88008FF" w14:textId="65D2C8B3" w:rsidR="0035514D" w:rsidRPr="000E7AEB" w:rsidRDefault="0038259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2" w:type="dxa"/>
          </w:tcPr>
          <w:p w14:paraId="42E600F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7E4D9B96" w:rsidR="0035514D" w:rsidRPr="000E7AEB" w:rsidRDefault="004C5DA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(494)</w:t>
            </w:r>
          </w:p>
        </w:tc>
        <w:tc>
          <w:tcPr>
            <w:tcW w:w="345" w:type="dxa"/>
          </w:tcPr>
          <w:p w14:paraId="16F1745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40C6F2B9" w:rsidR="0035514D" w:rsidRPr="000E7AEB" w:rsidRDefault="001E56A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(2,241)</w:t>
            </w:r>
          </w:p>
        </w:tc>
      </w:tr>
      <w:tr w:rsidR="0035514D" w:rsidRPr="000E7AEB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0F6AA78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0C0ABCF8" w:rsidR="0035514D" w:rsidRPr="000E7AEB" w:rsidRDefault="002D73C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28,282</w:t>
            </w:r>
          </w:p>
        </w:tc>
        <w:tc>
          <w:tcPr>
            <w:tcW w:w="270" w:type="dxa"/>
          </w:tcPr>
          <w:p w14:paraId="376969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4DDB2" w14:textId="03A2F56B" w:rsidR="0035514D" w:rsidRPr="000E7AEB" w:rsidRDefault="0016559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3,260</w:t>
            </w:r>
          </w:p>
        </w:tc>
        <w:tc>
          <w:tcPr>
            <w:tcW w:w="236" w:type="dxa"/>
            <w:shd w:val="clear" w:color="auto" w:fill="auto"/>
          </w:tcPr>
          <w:p w14:paraId="6FB9E6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1217" w14:textId="6F24E4AE" w:rsidR="0035514D" w:rsidRPr="000E7AEB" w:rsidRDefault="004D551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6,145</w:t>
            </w:r>
          </w:p>
        </w:tc>
        <w:tc>
          <w:tcPr>
            <w:tcW w:w="242" w:type="dxa"/>
          </w:tcPr>
          <w:p w14:paraId="750DDEE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15CED525" w:rsidR="0035514D" w:rsidRPr="000E7AEB" w:rsidRDefault="0027094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6,343</w:t>
            </w:r>
          </w:p>
        </w:tc>
        <w:tc>
          <w:tcPr>
            <w:tcW w:w="345" w:type="dxa"/>
          </w:tcPr>
          <w:p w14:paraId="360A9F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66272098" w:rsidR="0035514D" w:rsidRPr="000E7AEB" w:rsidRDefault="00CB7E8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  <w:tr w:rsidR="0035514D" w:rsidRPr="000E7AEB" w14:paraId="68130E66" w14:textId="77777777">
        <w:tc>
          <w:tcPr>
            <w:tcW w:w="2610" w:type="dxa"/>
          </w:tcPr>
          <w:p w14:paraId="0162EA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5968961A" w14:textId="77777777">
        <w:tc>
          <w:tcPr>
            <w:tcW w:w="2610" w:type="dxa"/>
          </w:tcPr>
          <w:p w14:paraId="074EA15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14D" w:rsidRPr="000E7AEB" w14:paraId="7AA2B0E7" w14:textId="77777777" w:rsidTr="780ECCE9">
        <w:tc>
          <w:tcPr>
            <w:tcW w:w="2610" w:type="dxa"/>
          </w:tcPr>
          <w:p w14:paraId="3E1C563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23AF49F3" w14:textId="77777777" w:rsidTr="780ECCE9">
        <w:tc>
          <w:tcPr>
            <w:tcW w:w="2610" w:type="dxa"/>
          </w:tcPr>
          <w:p w14:paraId="4E6982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514D" w:rsidRPr="000E7AEB" w14:paraId="5DCC8C5F" w14:textId="77777777">
        <w:tc>
          <w:tcPr>
            <w:tcW w:w="2610" w:type="dxa"/>
          </w:tcPr>
          <w:p w14:paraId="16B4B3E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59F2CDD9" w14:textId="77777777" w:rsidTr="00967B90">
        <w:tc>
          <w:tcPr>
            <w:tcW w:w="2610" w:type="dxa"/>
          </w:tcPr>
          <w:p w14:paraId="0B31EFCF" w14:textId="6FB85851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15C97CC4" w14:textId="587B2F7A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28,631</w:t>
            </w:r>
          </w:p>
        </w:tc>
        <w:tc>
          <w:tcPr>
            <w:tcW w:w="270" w:type="dxa"/>
          </w:tcPr>
          <w:p w14:paraId="6DC4374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8A077" w14:textId="3CA99E6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23,183</w:t>
            </w:r>
          </w:p>
        </w:tc>
        <w:tc>
          <w:tcPr>
            <w:tcW w:w="236" w:type="dxa"/>
            <w:shd w:val="clear" w:color="auto" w:fill="auto"/>
          </w:tcPr>
          <w:p w14:paraId="6380C5C7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E30473F" w14:textId="013F3F1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  <w:tc>
          <w:tcPr>
            <w:tcW w:w="242" w:type="dxa"/>
          </w:tcPr>
          <w:p w14:paraId="7D2A219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7C5E6DFD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5" w:type="dxa"/>
          </w:tcPr>
          <w:p w14:paraId="152548A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4E484BD5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73,134</w:t>
            </w:r>
          </w:p>
        </w:tc>
      </w:tr>
      <w:tr w:rsidR="0035514D" w:rsidRPr="000E7AEB" w14:paraId="5B37BD11" w14:textId="77777777" w:rsidTr="780ECCE9">
        <w:tc>
          <w:tcPr>
            <w:tcW w:w="2610" w:type="dxa"/>
          </w:tcPr>
          <w:p w14:paraId="316DB3E1" w14:textId="01AE374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9A80AD" w14:textId="2293C322" w:rsidR="0035514D" w:rsidRPr="000E7AEB" w:rsidRDefault="00DD455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740B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9A9F4" w14:textId="52EDC094" w:rsidR="0035514D" w:rsidRPr="000E7AEB" w:rsidRDefault="00DD455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49E5C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020CD1" w14:textId="0601C8A8" w:rsidR="0035514D" w:rsidRPr="000E7AEB" w:rsidRDefault="00DD455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DB28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ECBD6D" w14:textId="2E7291C1" w:rsidR="0035514D" w:rsidRPr="000E7AEB" w:rsidRDefault="00181CD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  <w:tc>
          <w:tcPr>
            <w:tcW w:w="345" w:type="dxa"/>
          </w:tcPr>
          <w:p w14:paraId="492BE33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3B8FFBD" w14:textId="12731A20" w:rsidR="0035514D" w:rsidRPr="000E7AEB" w:rsidRDefault="00D5363A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</w:tr>
      <w:tr w:rsidR="0035514D" w:rsidRPr="000E7AEB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19B1BEB4" w:rsidR="0035514D" w:rsidRPr="000E7AEB" w:rsidRDefault="00DD455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54419" w14:textId="338E48A1" w:rsidR="0035514D" w:rsidRPr="000E7AEB" w:rsidRDefault="00B66CB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(17,275)</w:t>
            </w:r>
          </w:p>
        </w:tc>
        <w:tc>
          <w:tcPr>
            <w:tcW w:w="236" w:type="dxa"/>
            <w:shd w:val="clear" w:color="auto" w:fill="auto"/>
          </w:tcPr>
          <w:p w14:paraId="6AD24E1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10BC957" w14:textId="784AE66F" w:rsidR="0035514D" w:rsidRPr="000E7AEB" w:rsidRDefault="00FD059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(7,481)</w:t>
            </w:r>
          </w:p>
        </w:tc>
        <w:tc>
          <w:tcPr>
            <w:tcW w:w="242" w:type="dxa"/>
          </w:tcPr>
          <w:p w14:paraId="5C37CC9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212A973F" w:rsidR="0035514D" w:rsidRPr="000E7AEB" w:rsidRDefault="00FE71B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345" w:type="dxa"/>
          </w:tcPr>
          <w:p w14:paraId="6D12590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7B21F354" w:rsidR="0035514D" w:rsidRPr="000E7AEB" w:rsidRDefault="00183EE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(25,159)</w:t>
            </w:r>
          </w:p>
        </w:tc>
      </w:tr>
      <w:tr w:rsidR="0035514D" w:rsidRPr="000E7AEB" w14:paraId="06883934" w14:textId="77777777" w:rsidTr="780ECCE9">
        <w:tc>
          <w:tcPr>
            <w:tcW w:w="2610" w:type="dxa"/>
          </w:tcPr>
          <w:p w14:paraId="06B4A56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B3B01CA" w14:textId="72506EBA" w:rsidR="0035514D" w:rsidRPr="000E7AEB" w:rsidRDefault="00086C7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270" w:type="dxa"/>
          </w:tcPr>
          <w:p w14:paraId="01C08F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448787" w14:textId="50B905EF" w:rsidR="0035514D" w:rsidRPr="000E7AEB" w:rsidRDefault="00F34D7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(784)</w:t>
            </w:r>
          </w:p>
        </w:tc>
        <w:tc>
          <w:tcPr>
            <w:tcW w:w="236" w:type="dxa"/>
            <w:shd w:val="clear" w:color="auto" w:fill="auto"/>
          </w:tcPr>
          <w:p w14:paraId="07103A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4AEDB39" w14:textId="5804E9FA" w:rsidR="0035514D" w:rsidRPr="000E7AEB" w:rsidRDefault="00A37EE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(1,313)</w:t>
            </w:r>
          </w:p>
        </w:tc>
        <w:tc>
          <w:tcPr>
            <w:tcW w:w="242" w:type="dxa"/>
          </w:tcPr>
          <w:p w14:paraId="131CD0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36E3071" w14:textId="5279F14E" w:rsidR="0035514D" w:rsidRPr="000E7AEB" w:rsidRDefault="00FE71B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(259)</w:t>
            </w:r>
          </w:p>
        </w:tc>
        <w:tc>
          <w:tcPr>
            <w:tcW w:w="345" w:type="dxa"/>
          </w:tcPr>
          <w:p w14:paraId="45454F4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EFFCDD6" w14:textId="0DAFA82B" w:rsidR="0035514D" w:rsidRPr="000E7AEB" w:rsidRDefault="00D10D3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(2,706)</w:t>
            </w:r>
          </w:p>
        </w:tc>
      </w:tr>
      <w:tr w:rsidR="0035514D" w:rsidRPr="000E7AEB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0798F6C3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7F396FD2" w:rsidR="0035514D" w:rsidRPr="000E7AEB" w:rsidRDefault="00B66CB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28,281</w:t>
            </w:r>
          </w:p>
        </w:tc>
        <w:tc>
          <w:tcPr>
            <w:tcW w:w="270" w:type="dxa"/>
          </w:tcPr>
          <w:p w14:paraId="72A1351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F44B2" w14:textId="07C4857D" w:rsidR="0035514D" w:rsidRPr="000E7AEB" w:rsidRDefault="00F34D7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5,124</w:t>
            </w:r>
          </w:p>
        </w:tc>
        <w:tc>
          <w:tcPr>
            <w:tcW w:w="236" w:type="dxa"/>
            <w:shd w:val="clear" w:color="auto" w:fill="auto"/>
          </w:tcPr>
          <w:p w14:paraId="067B2C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515E" w14:textId="48380756" w:rsidR="0035514D" w:rsidRPr="000E7AEB" w:rsidRDefault="00026088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10,102</w:t>
            </w:r>
          </w:p>
        </w:tc>
        <w:tc>
          <w:tcPr>
            <w:tcW w:w="242" w:type="dxa"/>
          </w:tcPr>
          <w:p w14:paraId="5D364E2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0EF92274" w:rsidR="0035514D" w:rsidRPr="000E7AEB" w:rsidRDefault="00705B7B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3,012</w:t>
            </w:r>
          </w:p>
        </w:tc>
        <w:tc>
          <w:tcPr>
            <w:tcW w:w="345" w:type="dxa"/>
          </w:tcPr>
          <w:p w14:paraId="2F77722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02334CDA" w:rsidR="0035514D" w:rsidRPr="000E7AEB" w:rsidRDefault="00786A6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46,519</w:t>
            </w:r>
          </w:p>
        </w:tc>
      </w:tr>
    </w:tbl>
    <w:p w14:paraId="5F2155FB" w14:textId="56D05B08" w:rsidR="005A6247" w:rsidRPr="000E7AEB" w:rsidRDefault="005A6247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C0410" w14:textId="05D99EFB" w:rsidR="00452E0A" w:rsidRPr="000E7AEB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4DB4B58" w14:textId="3F7AD7F8" w:rsidR="007925B0" w:rsidRPr="000E7AEB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Pr="000E7AEB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 w:rsidRPr="000E7AEB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0E7AEB">
        <w:rPr>
          <w:rFonts w:asciiTheme="majorBidi" w:hAnsiTheme="majorBidi"/>
          <w:spacing w:val="-6"/>
          <w:sz w:val="30"/>
          <w:szCs w:val="30"/>
          <w:cs/>
        </w:rPr>
        <w:br/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62BE159D" w14:textId="77777777" w:rsidR="003E3D85" w:rsidRDefault="003E3D85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B4FB65B" w14:textId="77777777" w:rsidR="00322B6A" w:rsidRDefault="00322B6A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3620958" w14:textId="78AFEF10" w:rsidR="005800A2" w:rsidRPr="000E7AEB" w:rsidRDefault="005800A2" w:rsidP="005800A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  <w:sectPr w:rsidR="005800A2" w:rsidRPr="000E7AEB" w:rsidSect="00266622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7C7557" w14:textId="77777777" w:rsidR="008B7C99" w:rsidRPr="000E7AEB" w:rsidRDefault="008B7C99" w:rsidP="008B7C9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6AE7FDE" w14:textId="77777777" w:rsidR="008B7C99" w:rsidRPr="000E7AEB" w:rsidRDefault="008B7C99" w:rsidP="008B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F6C4BC1" w14:textId="77777777" w:rsidR="008B7C99" w:rsidRPr="000E7AEB" w:rsidRDefault="008B7C99" w:rsidP="008B7C99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E7AEB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08A2F85E" w14:textId="77777777" w:rsidR="008B7C99" w:rsidRPr="000E7AEB" w:rsidRDefault="008B7C99" w:rsidP="008B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pPr w:leftFromText="180" w:rightFromText="180" w:vertAnchor="page" w:horzAnchor="margin" w:tblpX="450" w:tblpY="5543"/>
        <w:tblW w:w="13950" w:type="dxa"/>
        <w:tblLayout w:type="fixed"/>
        <w:tblLook w:val="04A0" w:firstRow="1" w:lastRow="0" w:firstColumn="1" w:lastColumn="0" w:noHBand="0" w:noVBand="1"/>
      </w:tblPr>
      <w:tblGrid>
        <w:gridCol w:w="3330"/>
        <w:gridCol w:w="274"/>
        <w:gridCol w:w="2014"/>
        <w:gridCol w:w="274"/>
        <w:gridCol w:w="2284"/>
        <w:gridCol w:w="274"/>
        <w:gridCol w:w="1990"/>
        <w:gridCol w:w="270"/>
        <w:gridCol w:w="1464"/>
        <w:gridCol w:w="270"/>
        <w:gridCol w:w="1506"/>
      </w:tblGrid>
      <w:tr w:rsidR="008B7C99" w:rsidRPr="000E7AEB" w14:paraId="46F43653" w14:textId="77777777" w:rsidTr="008B7C99">
        <w:trPr>
          <w:trHeight w:val="261"/>
        </w:trPr>
        <w:tc>
          <w:tcPr>
            <w:tcW w:w="3330" w:type="dxa"/>
            <w:vAlign w:val="bottom"/>
          </w:tcPr>
          <w:p w14:paraId="35EE8525" w14:textId="77777777" w:rsidR="008B7C99" w:rsidRPr="000E7AEB" w:rsidRDefault="008B7C99" w:rsidP="008B7C99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1A76B2E9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56BA5FA6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E7A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C99" w:rsidRPr="000E7AEB" w14:paraId="0CEE6EE4" w14:textId="77777777" w:rsidTr="008B7C99">
        <w:trPr>
          <w:trHeight w:val="344"/>
        </w:trPr>
        <w:tc>
          <w:tcPr>
            <w:tcW w:w="3330" w:type="dxa"/>
            <w:vAlign w:val="bottom"/>
          </w:tcPr>
          <w:p w14:paraId="21D4F1E2" w14:textId="77777777" w:rsidR="008B7C99" w:rsidRPr="000E7AEB" w:rsidRDefault="008B7C99" w:rsidP="008B7C99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1503BE1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6" w:type="dxa"/>
            <w:gridSpan w:val="5"/>
            <w:tcBorders>
              <w:left w:val="nil"/>
              <w:right w:val="nil"/>
            </w:tcBorders>
            <w:vAlign w:val="bottom"/>
          </w:tcPr>
          <w:p w14:paraId="7E15D2DE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6478E54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22BFF50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99" w:rsidRPr="000E7AEB" w14:paraId="712EDEA0" w14:textId="77777777" w:rsidTr="008B7C99">
        <w:trPr>
          <w:trHeight w:val="261"/>
        </w:trPr>
        <w:tc>
          <w:tcPr>
            <w:tcW w:w="3330" w:type="dxa"/>
            <w:vAlign w:val="bottom"/>
          </w:tcPr>
          <w:p w14:paraId="3220D79A" w14:textId="77777777" w:rsidR="008B7C99" w:rsidRPr="000E7AEB" w:rsidRDefault="008B7C99" w:rsidP="008B7C99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30FC0052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4EA5074E" w14:textId="77777777" w:rsidR="008B7C99" w:rsidRPr="000E7AEB" w:rsidRDefault="008B7C99" w:rsidP="008B7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2C161A0C" w14:textId="77777777" w:rsidR="008B7C99" w:rsidRPr="000E7AEB" w:rsidRDefault="008B7C99" w:rsidP="008B7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66F2089C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6E414919" w14:textId="77777777" w:rsidR="008B7C99" w:rsidRPr="000E7AEB" w:rsidRDefault="008B7C99" w:rsidP="008B7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599E2AA8" w14:textId="77777777" w:rsidR="008B7C99" w:rsidRPr="000E7AEB" w:rsidRDefault="008B7C99" w:rsidP="008B7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23D7627F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18EA7875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61BDD91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610054E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FA83E1A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4635134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8B7C99" w:rsidRPr="000E7AEB" w14:paraId="6C4643B5" w14:textId="77777777" w:rsidTr="008B7C99">
        <w:trPr>
          <w:trHeight w:val="261"/>
        </w:trPr>
        <w:tc>
          <w:tcPr>
            <w:tcW w:w="3330" w:type="dxa"/>
            <w:vAlign w:val="bottom"/>
          </w:tcPr>
          <w:p w14:paraId="2E1F9CCF" w14:textId="77777777" w:rsidR="008B7C99" w:rsidRPr="000E7AEB" w:rsidRDefault="008B7C99" w:rsidP="008B7C99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DCF6E45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69C601F7" w14:textId="77777777" w:rsidR="008B7C99" w:rsidRPr="000E7AEB" w:rsidRDefault="008B7C99" w:rsidP="008B7C99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B7C99" w:rsidRPr="000E7AEB" w14:paraId="30EEFF9D" w14:textId="77777777" w:rsidTr="008B7C99">
        <w:trPr>
          <w:trHeight w:val="261"/>
        </w:trPr>
        <w:tc>
          <w:tcPr>
            <w:tcW w:w="3330" w:type="dxa"/>
          </w:tcPr>
          <w:p w14:paraId="5EA074EE" w14:textId="77777777" w:rsidR="008B7C99" w:rsidRPr="000E7AEB" w:rsidRDefault="008B7C99" w:rsidP="008B7C9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4" w:type="dxa"/>
          </w:tcPr>
          <w:p w14:paraId="4CB2CA2B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202A931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B2180E9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0F5B48C3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3C030A5A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5BB0EA4C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194A04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E393E37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1497C0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20E7D6F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C99" w:rsidRPr="000E7AEB" w14:paraId="584DA94B" w14:textId="77777777" w:rsidTr="008B7C99">
        <w:trPr>
          <w:trHeight w:val="261"/>
        </w:trPr>
        <w:tc>
          <w:tcPr>
            <w:tcW w:w="3330" w:type="dxa"/>
          </w:tcPr>
          <w:p w14:paraId="5BD10047" w14:textId="77777777" w:rsidR="008B7C99" w:rsidRPr="000E7AEB" w:rsidRDefault="008B7C99" w:rsidP="008B7C9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7C048040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53B91CFF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7F9A4550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</w:tcPr>
          <w:p w14:paraId="5C6216BB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A0EE9C3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</w:tcPr>
          <w:p w14:paraId="692AB1E8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96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F809D8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1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</w:tcPr>
          <w:p w14:paraId="379E60E9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8A263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</w:tcPr>
          <w:p w14:paraId="4A7A7E57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C99" w:rsidRPr="000E7AEB" w14:paraId="3297A493" w14:textId="77777777" w:rsidTr="008B7C99">
        <w:trPr>
          <w:trHeight w:val="261"/>
        </w:trPr>
        <w:tc>
          <w:tcPr>
            <w:tcW w:w="3330" w:type="dxa"/>
          </w:tcPr>
          <w:p w14:paraId="36648C58" w14:textId="77777777" w:rsidR="008B7C99" w:rsidRPr="000E7AEB" w:rsidRDefault="008B7C99" w:rsidP="008B7C99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4" w:type="dxa"/>
          </w:tcPr>
          <w:p w14:paraId="4A68ED9A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66FFA6C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0E6D409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</w:tcPr>
          <w:p w14:paraId="326105BB" w14:textId="77777777" w:rsidR="008B7C99" w:rsidRPr="000E7AEB" w:rsidRDefault="008B7C99" w:rsidP="008C3C0D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4F25B412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</w:tcPr>
          <w:p w14:paraId="7479F369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0" w:type="dxa"/>
          </w:tcPr>
          <w:p w14:paraId="057BF5A4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</w:tcPr>
          <w:p w14:paraId="7F8B36AB" w14:textId="77777777" w:rsidR="008B7C99" w:rsidRPr="000E7AEB" w:rsidRDefault="008B7C99" w:rsidP="008C3C0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1ABD30C4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</w:tcPr>
          <w:p w14:paraId="67047F61" w14:textId="77777777" w:rsidR="008B7C99" w:rsidRPr="000E7AEB" w:rsidRDefault="008B7C99" w:rsidP="008C3C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C99" w:rsidRPr="000E7AEB" w14:paraId="4840765C" w14:textId="77777777" w:rsidTr="008B7C99">
        <w:trPr>
          <w:trHeight w:val="261"/>
        </w:trPr>
        <w:tc>
          <w:tcPr>
            <w:tcW w:w="3330" w:type="dxa"/>
          </w:tcPr>
          <w:p w14:paraId="7E916A4C" w14:textId="77777777" w:rsidR="008B7C99" w:rsidRPr="000E7AEB" w:rsidRDefault="008B7C99" w:rsidP="008B7C99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2BA7F014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64B1FC84" w14:textId="6F5C7D05" w:rsidR="008B7C99" w:rsidRPr="000E7AEB" w:rsidRDefault="008B7C99" w:rsidP="008B7C99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AC0D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1B313836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  <w:vAlign w:val="bottom"/>
          </w:tcPr>
          <w:p w14:paraId="4A462471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FF0DF0F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56AA44C0" w14:textId="73918790" w:rsidR="008B7C99" w:rsidRPr="000E7AEB" w:rsidRDefault="008B7C99" w:rsidP="008B7C99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AC0D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D1C4ECB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vAlign w:val="bottom"/>
          </w:tcPr>
          <w:p w14:paraId="2207A1CE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D7306F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F69C892" w14:textId="3E4021CB" w:rsidR="008B7C99" w:rsidRPr="001A6797" w:rsidRDefault="008B7C99" w:rsidP="008B7C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C0DB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</w:p>
        </w:tc>
      </w:tr>
      <w:tr w:rsidR="008B7C99" w:rsidRPr="000E7AEB" w14:paraId="68DED869" w14:textId="77777777" w:rsidTr="008B7C99">
        <w:trPr>
          <w:trHeight w:val="261"/>
        </w:trPr>
        <w:tc>
          <w:tcPr>
            <w:tcW w:w="3330" w:type="dxa"/>
          </w:tcPr>
          <w:p w14:paraId="6C0981DC" w14:textId="77777777" w:rsidR="008B7C99" w:rsidRPr="000E7AEB" w:rsidRDefault="008B7C99" w:rsidP="008B7C99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4" w:type="dxa"/>
          </w:tcPr>
          <w:p w14:paraId="43C7B7FA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5FE9D0C1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74" w:type="dxa"/>
          </w:tcPr>
          <w:p w14:paraId="27FA5B46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4" w:type="dxa"/>
            <w:vAlign w:val="bottom"/>
          </w:tcPr>
          <w:p w14:paraId="4A8C5A21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56A8BB1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37DC7C3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70" w:type="dxa"/>
            <w:vAlign w:val="bottom"/>
          </w:tcPr>
          <w:p w14:paraId="6B656219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vAlign w:val="bottom"/>
          </w:tcPr>
          <w:p w14:paraId="2B714641" w14:textId="77777777" w:rsidR="008B7C99" w:rsidRPr="000E7AEB" w:rsidRDefault="008B7C99" w:rsidP="008C3C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2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0F81E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6" w:type="dxa"/>
            <w:vAlign w:val="bottom"/>
          </w:tcPr>
          <w:p w14:paraId="415B5BD5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8B7C99" w:rsidRPr="000E7AEB" w14:paraId="0D99838E" w14:textId="77777777" w:rsidTr="008B7C99">
        <w:trPr>
          <w:trHeight w:val="261"/>
        </w:trPr>
        <w:tc>
          <w:tcPr>
            <w:tcW w:w="3330" w:type="dxa"/>
          </w:tcPr>
          <w:p w14:paraId="482132C6" w14:textId="77777777" w:rsidR="008B7C99" w:rsidRPr="000E7AEB" w:rsidRDefault="008B7C99" w:rsidP="008B7C9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4" w:type="dxa"/>
          </w:tcPr>
          <w:p w14:paraId="3CA5AEB8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CAC0D" w14:textId="731A8614" w:rsidR="008B7C99" w:rsidRPr="000E7AEB" w:rsidRDefault="008B7C99" w:rsidP="008B7C99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AC0D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3BD13515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63EE2F9B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4" w:type="dxa"/>
          </w:tcPr>
          <w:p w14:paraId="43A54A5D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2B1B2" w14:textId="7DF2AF94" w:rsidR="008B7C99" w:rsidRPr="000E7AEB" w:rsidRDefault="008B7C99" w:rsidP="008B7C99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4,24</w:t>
            </w:r>
            <w:r w:rsidR="00AC0D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907C052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</w:tcPr>
          <w:p w14:paraId="4969EEA4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F4F625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</w:tcPr>
          <w:p w14:paraId="7393F135" w14:textId="77777777" w:rsidR="008B7C99" w:rsidRPr="000E7AEB" w:rsidRDefault="008B7C99" w:rsidP="008B7C9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2DEE230" w14:textId="690D35FE" w:rsidR="00DD1375" w:rsidRPr="008B7C99" w:rsidRDefault="008B7C99" w:rsidP="008B7C99">
      <w:pPr>
        <w:pStyle w:val="ListParagraph"/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 w:right="20"/>
        <w:jc w:val="thaiDistribute"/>
        <w:rPr>
          <w:rFonts w:asciiTheme="majorBidi" w:hAnsiTheme="majorBidi"/>
          <w:sz w:val="30"/>
          <w:szCs w:val="30"/>
        </w:rPr>
      </w:pPr>
      <w:r w:rsidRPr="000E7AEB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E7AEB">
        <w:rPr>
          <w:rFonts w:asciiTheme="majorBidi" w:hAnsi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</w:t>
      </w:r>
      <w:r w:rsidR="00002441">
        <w:rPr>
          <w:rFonts w:asciiTheme="majorBidi" w:hAnsiTheme="majorBidi"/>
          <w:sz w:val="30"/>
          <w:szCs w:val="30"/>
          <w:cs/>
        </w:rPr>
        <w:br/>
      </w:r>
      <w:r w:rsidRPr="000E7AEB">
        <w:rPr>
          <w:rFonts w:asciiTheme="majorBidi" w:hAnsiTheme="majorBidi" w:hint="cs"/>
          <w:sz w:val="30"/>
          <w:szCs w:val="30"/>
          <w:cs/>
        </w:rPr>
        <w:t>วัดมูลค่าด้วยมูลค่ายุติธรรม</w:t>
      </w:r>
      <w:r w:rsidRPr="000E7AEB">
        <w:rPr>
          <w:rFonts w:asciiTheme="majorBidi" w:hAnsi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</w:t>
      </w:r>
      <w:r w:rsidRPr="000E7AEB">
        <w:rPr>
          <w:rFonts w:asciiTheme="majorBidi" w:hAnsiTheme="majorBidi" w:hint="cs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0E7AEB">
        <w:rPr>
          <w:rFonts w:asciiTheme="majorBidi" w:hAnsiTheme="majorBidi" w:hint="cs"/>
          <w:sz w:val="30"/>
          <w:szCs w:val="30"/>
          <w:cs/>
        </w:rPr>
        <w:t>ใกล้เคียงกับมูลค่ายุติธรรมอย่างสมเหตุสมผล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70"/>
        <w:gridCol w:w="1980"/>
        <w:gridCol w:w="270"/>
        <w:gridCol w:w="2340"/>
        <w:gridCol w:w="270"/>
        <w:gridCol w:w="1980"/>
        <w:gridCol w:w="270"/>
        <w:gridCol w:w="1440"/>
        <w:gridCol w:w="270"/>
        <w:gridCol w:w="1530"/>
      </w:tblGrid>
      <w:tr w:rsidR="00530B28" w:rsidRPr="000E7AEB" w14:paraId="6DF4CA8F" w14:textId="77777777" w:rsidTr="005456DD">
        <w:trPr>
          <w:trHeight w:val="261"/>
        </w:trPr>
        <w:tc>
          <w:tcPr>
            <w:tcW w:w="3330" w:type="dxa"/>
            <w:vAlign w:val="bottom"/>
          </w:tcPr>
          <w:p w14:paraId="49739E42" w14:textId="77777777" w:rsidR="005800A2" w:rsidRPr="000E7AEB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B284F" w14:textId="77777777" w:rsidR="005800A2" w:rsidRPr="000E7AEB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0" w:type="dxa"/>
            <w:gridSpan w:val="9"/>
            <w:tcBorders>
              <w:left w:val="nil"/>
            </w:tcBorders>
            <w:vAlign w:val="bottom"/>
          </w:tcPr>
          <w:p w14:paraId="3C9652D7" w14:textId="3D33F45A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F1508"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E7A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B28" w:rsidRPr="000E7AEB" w14:paraId="7AA18DBA" w14:textId="77777777" w:rsidTr="005456DD">
        <w:trPr>
          <w:trHeight w:val="344"/>
        </w:trPr>
        <w:tc>
          <w:tcPr>
            <w:tcW w:w="3330" w:type="dxa"/>
            <w:vAlign w:val="bottom"/>
          </w:tcPr>
          <w:p w14:paraId="630BC296" w14:textId="77777777" w:rsidR="005800A2" w:rsidRPr="000E7AEB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34F166" w14:textId="77777777" w:rsidR="005800A2" w:rsidRPr="000E7AEB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5"/>
            <w:tcBorders>
              <w:left w:val="nil"/>
              <w:right w:val="nil"/>
            </w:tcBorders>
            <w:vAlign w:val="bottom"/>
          </w:tcPr>
          <w:p w14:paraId="6B1DA806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C3E371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4F94A3B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B28" w:rsidRPr="000E7AEB" w14:paraId="1DA74862" w14:textId="77777777" w:rsidTr="005456DD">
        <w:trPr>
          <w:trHeight w:val="261"/>
        </w:trPr>
        <w:tc>
          <w:tcPr>
            <w:tcW w:w="3330" w:type="dxa"/>
            <w:vAlign w:val="bottom"/>
          </w:tcPr>
          <w:p w14:paraId="22C6FFAC" w14:textId="77777777" w:rsidR="007A3BA3" w:rsidRPr="000E7AEB" w:rsidRDefault="007A3BA3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4B40ED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D069CF7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1C0738A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F1D5DBB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4A1BEA7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C1BDFE9" w14:textId="77777777" w:rsidR="007A3BA3" w:rsidRPr="000E7AEB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469E648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DB41CB7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BE7A0A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5C984A" w14:textId="77777777" w:rsidR="007A3BA3" w:rsidRPr="000E7AEB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24B33BD" w14:textId="77777777" w:rsidR="007A3BA3" w:rsidRPr="000E7AEB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0CA004" w14:textId="77777777" w:rsidR="007A3BA3" w:rsidRPr="000E7AEB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E7AE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530B28" w:rsidRPr="000E7AEB" w14:paraId="2C73C6E7" w14:textId="77777777" w:rsidTr="005456DD">
        <w:trPr>
          <w:trHeight w:val="261"/>
        </w:trPr>
        <w:tc>
          <w:tcPr>
            <w:tcW w:w="3330" w:type="dxa"/>
            <w:vAlign w:val="bottom"/>
          </w:tcPr>
          <w:p w14:paraId="35909E43" w14:textId="77777777" w:rsidR="005800A2" w:rsidRPr="000E7AEB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142ED5" w14:textId="77777777" w:rsidR="005800A2" w:rsidRPr="000E7AEB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0" w:type="dxa"/>
            <w:gridSpan w:val="9"/>
            <w:tcBorders>
              <w:left w:val="nil"/>
            </w:tcBorders>
            <w:vAlign w:val="bottom"/>
          </w:tcPr>
          <w:p w14:paraId="09556797" w14:textId="77777777" w:rsidR="005800A2" w:rsidRPr="000E7AEB" w:rsidRDefault="005800A2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0B28" w:rsidRPr="000E7AEB" w14:paraId="6FB02B1C" w14:textId="77777777" w:rsidTr="005456DD">
        <w:trPr>
          <w:trHeight w:val="261"/>
        </w:trPr>
        <w:tc>
          <w:tcPr>
            <w:tcW w:w="3330" w:type="dxa"/>
          </w:tcPr>
          <w:p w14:paraId="70A2447C" w14:textId="6B6E0C2B" w:rsidR="007A3BA3" w:rsidRPr="000E7AEB" w:rsidRDefault="007A3BA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B3345" w:rsidRPr="000E7AE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C2A4E92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E1504E4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96E1B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2B1BC08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87378D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96B025A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60047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856581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93EB2A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B19A48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0E7AEB" w14:paraId="345FE63C" w14:textId="77777777" w:rsidTr="005456DD">
        <w:trPr>
          <w:trHeight w:val="261"/>
        </w:trPr>
        <w:tc>
          <w:tcPr>
            <w:tcW w:w="3330" w:type="dxa"/>
          </w:tcPr>
          <w:p w14:paraId="5472B3A0" w14:textId="77777777" w:rsidR="007A3BA3" w:rsidRPr="000E7AEB" w:rsidRDefault="007A3BA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61F50A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C025A65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2C5C3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F79810F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5917A2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BEC7879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66C88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0E8E8D" w14:textId="77777777" w:rsidR="007A3BA3" w:rsidRPr="000E7AEB" w:rsidRDefault="007A3BA3" w:rsidP="00954E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7F7556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C55455" w14:textId="77777777" w:rsidR="007A3BA3" w:rsidRPr="000E7AEB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345" w:rsidRPr="000E7AEB" w14:paraId="12FF6EF4" w14:textId="77777777" w:rsidTr="005456DD">
        <w:trPr>
          <w:trHeight w:val="261"/>
        </w:trPr>
        <w:tc>
          <w:tcPr>
            <w:tcW w:w="3330" w:type="dxa"/>
          </w:tcPr>
          <w:p w14:paraId="5E104D6F" w14:textId="77777777" w:rsidR="009B3345" w:rsidRPr="000E7AEB" w:rsidRDefault="009B3345" w:rsidP="009B3345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327779A9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C83162C" w14:textId="4DF1E6B9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F65E4A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758C2195" w14:textId="542D2923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1BF15621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481F35A" w14:textId="63900D10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5861827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D7B121" w14:textId="2852077D" w:rsidR="009B3345" w:rsidRPr="000E7AEB" w:rsidRDefault="009B3345" w:rsidP="009B334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0B30FEA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763E13" w14:textId="6DF616BB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B3345" w:rsidRPr="000E7AEB" w14:paraId="0BA8500D" w14:textId="77777777" w:rsidTr="005456DD">
        <w:trPr>
          <w:trHeight w:val="261"/>
        </w:trPr>
        <w:tc>
          <w:tcPr>
            <w:tcW w:w="3330" w:type="dxa"/>
          </w:tcPr>
          <w:p w14:paraId="6C505191" w14:textId="77777777" w:rsidR="009B3345" w:rsidRPr="000E7AEB" w:rsidRDefault="009B3345" w:rsidP="009B3345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60561A17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233CC47" w14:textId="3EE2C268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C0D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830BD85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0E38F95" w14:textId="7CB49715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07E8C6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B79BCC4" w14:textId="007275F1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C0D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84B5918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A5E484" w14:textId="39B9F520" w:rsidR="009B3345" w:rsidRPr="000E7AEB" w:rsidRDefault="009B3345" w:rsidP="009B334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C8899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513DF4" w14:textId="2DE7A2D1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AC0D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9B3345" w:rsidRPr="000E7AEB" w14:paraId="6A02D3FD" w14:textId="77777777" w:rsidTr="005456DD">
        <w:trPr>
          <w:trHeight w:val="261"/>
        </w:trPr>
        <w:tc>
          <w:tcPr>
            <w:tcW w:w="3330" w:type="dxa"/>
          </w:tcPr>
          <w:p w14:paraId="5313AF74" w14:textId="77777777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3EDFD7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E07C2" w14:textId="3456E903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AC0D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31C7059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50EDC20" w14:textId="454CACBC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161F90A5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CB553" w14:textId="5DE3E12D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</w:t>
            </w:r>
            <w:r w:rsidR="00AC0D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20C51183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3D98B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7B0C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0E62435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45" w:rsidRPr="000E7AEB" w14:paraId="7C41142F" w14:textId="77777777" w:rsidTr="005456DD">
        <w:trPr>
          <w:trHeight w:val="261"/>
        </w:trPr>
        <w:tc>
          <w:tcPr>
            <w:tcW w:w="3330" w:type="dxa"/>
          </w:tcPr>
          <w:p w14:paraId="098B76BE" w14:textId="77777777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65704B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D4C2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E71CA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5FA0507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C99DD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76D94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63ACBF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E6D708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D417D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A4377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45" w:rsidRPr="000E7AEB" w14:paraId="0EDD46A6" w14:textId="77777777" w:rsidTr="005456DD">
        <w:trPr>
          <w:trHeight w:val="261"/>
        </w:trPr>
        <w:tc>
          <w:tcPr>
            <w:tcW w:w="3330" w:type="dxa"/>
          </w:tcPr>
          <w:p w14:paraId="67B03D11" w14:textId="77777777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F23A7E3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5ECB330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A31EDE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0E3E9BE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8ACF40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23DB10E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BE21A8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DED06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AB22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630899B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3345" w:rsidRPr="000E7AEB" w14:paraId="6202631D" w14:textId="77777777" w:rsidTr="005456DD">
        <w:trPr>
          <w:trHeight w:val="261"/>
        </w:trPr>
        <w:tc>
          <w:tcPr>
            <w:tcW w:w="3330" w:type="dxa"/>
          </w:tcPr>
          <w:p w14:paraId="0047EFC8" w14:textId="2F47166E" w:rsidR="009B3345" w:rsidRPr="000E7AEB" w:rsidRDefault="009B3345" w:rsidP="009B334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C6877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471EAB" w14:textId="6703D648" w:rsidR="009B3345" w:rsidRPr="000E7AEB" w:rsidRDefault="009B3345" w:rsidP="009B334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</w:tcPr>
          <w:p w14:paraId="447070D2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28A4F4F1" w14:textId="1940836A" w:rsidR="009B3345" w:rsidRPr="000E7AEB" w:rsidRDefault="009B3345" w:rsidP="009B334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55946C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2BC906" w14:textId="5AFE4BA1" w:rsidR="009B3345" w:rsidRPr="000E7AEB" w:rsidRDefault="009B3345" w:rsidP="009B334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  <w:vAlign w:val="bottom"/>
          </w:tcPr>
          <w:p w14:paraId="13CBEA90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241B3" w14:textId="68A83C53" w:rsidR="009B3345" w:rsidRPr="000E7AEB" w:rsidRDefault="009B3345" w:rsidP="009B334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CF2A06" w14:textId="77777777" w:rsidR="009B3345" w:rsidRPr="000E7AEB" w:rsidRDefault="009B3345" w:rsidP="009B33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8BF248" w14:textId="191F1804" w:rsidR="009B3345" w:rsidRPr="000E7AEB" w:rsidRDefault="009B3345" w:rsidP="009B33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</w:tr>
    </w:tbl>
    <w:p w14:paraId="6F11E037" w14:textId="3C72B259" w:rsidR="005800A2" w:rsidRPr="000E7AEB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838175" w14:textId="1BD38FB9" w:rsidR="005800A2" w:rsidRPr="000E7AEB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5800A2" w:rsidRPr="000E7AEB" w:rsidSect="00B12D6E">
          <w:headerReference w:type="default" r:id="rId15"/>
          <w:footerReference w:type="default" r:id="rId16"/>
          <w:pgSz w:w="16834" w:h="11909" w:orient="landscape" w:code="9"/>
          <w:pgMar w:top="691" w:right="1152" w:bottom="576" w:left="1530" w:header="720" w:footer="720" w:gutter="0"/>
          <w:cols w:space="720"/>
          <w:docGrid w:linePitch="245"/>
        </w:sectPr>
      </w:pPr>
      <w:r w:rsidRPr="000E7AEB">
        <w:tab/>
      </w:r>
    </w:p>
    <w:p w14:paraId="5C9BAE40" w14:textId="76B14695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254"/>
      </w:tblGrid>
      <w:tr w:rsidR="00530B28" w:rsidRPr="000E7AEB" w14:paraId="2E2AF782" w14:textId="77777777" w:rsidTr="009D664F">
        <w:trPr>
          <w:tblHeader/>
        </w:trPr>
        <w:tc>
          <w:tcPr>
            <w:tcW w:w="3330" w:type="dxa"/>
          </w:tcPr>
          <w:p w14:paraId="698D489B" w14:textId="77777777" w:rsidR="00372499" w:rsidRPr="000E7AEB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0E7AEB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0E7AEB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0E7AEB" w14:paraId="1C3530D7" w14:textId="77777777" w:rsidTr="009D664F">
        <w:tc>
          <w:tcPr>
            <w:tcW w:w="3330" w:type="dxa"/>
          </w:tcPr>
          <w:p w14:paraId="6F45CDEB" w14:textId="77777777" w:rsidR="00372499" w:rsidRPr="000E7AEB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0E7AEB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0E7AEB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0E7AE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9D664F" w:rsidRPr="000E7A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0E7AEB" w14:paraId="69136A57" w14:textId="77777777" w:rsidTr="009D664F">
        <w:tc>
          <w:tcPr>
            <w:tcW w:w="3330" w:type="dxa"/>
          </w:tcPr>
          <w:p w14:paraId="3F9F720F" w14:textId="50C661B6" w:rsidR="00372499" w:rsidRPr="000E7AEB" w:rsidRDefault="009D664F" w:rsidP="00A307B9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0E7AEB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0E7AEB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0E7AEB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0E7A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0E7AEB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0E7AEB" w:rsidRDefault="00267C4F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0E7AEB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530B28" w:rsidRPr="000E7AEB" w14:paraId="0F0AA22F" w14:textId="77777777" w:rsidTr="007A2772">
        <w:trPr>
          <w:trHeight w:val="659"/>
          <w:tblHeader/>
        </w:trPr>
        <w:tc>
          <w:tcPr>
            <w:tcW w:w="3190" w:type="pct"/>
            <w:vAlign w:val="bottom"/>
          </w:tcPr>
          <w:p w14:paraId="30B68A67" w14:textId="702CCCEF" w:rsidR="00267C4F" w:rsidRPr="000E7AEB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B3345"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B3345"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705C1"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3345"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62" w:type="pct"/>
            <w:vAlign w:val="bottom"/>
          </w:tcPr>
          <w:p w14:paraId="65E866E9" w14:textId="2531B137" w:rsidR="00267C4F" w:rsidRPr="000E7AEB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FC0DC27" w14:textId="77777777" w:rsidR="00267C4F" w:rsidRPr="000E7AEB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44CA8009" w14:textId="77777777" w:rsidR="00267C4F" w:rsidRPr="000E7AEB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79EB821" w14:textId="4DD40230" w:rsidR="00267C4F" w:rsidRPr="000E7AEB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30B28" w:rsidRPr="000E7AEB" w14:paraId="208D2A48" w14:textId="77777777" w:rsidTr="007A2772">
        <w:trPr>
          <w:tblHeader/>
        </w:trPr>
        <w:tc>
          <w:tcPr>
            <w:tcW w:w="3190" w:type="pct"/>
          </w:tcPr>
          <w:p w14:paraId="25FC9089" w14:textId="77777777" w:rsidR="00267C4F" w:rsidRPr="000E7AEB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pct"/>
            <w:gridSpan w:val="3"/>
          </w:tcPr>
          <w:p w14:paraId="654198BB" w14:textId="1EB9DC60" w:rsidR="00267C4F" w:rsidRPr="000E7AEB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C00A3" w:rsidRPr="000E7A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E7A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30B28" w:rsidRPr="000E7AEB" w14:paraId="66AEED33" w14:textId="77777777" w:rsidTr="007A2772">
        <w:tc>
          <w:tcPr>
            <w:tcW w:w="3190" w:type="pct"/>
          </w:tcPr>
          <w:p w14:paraId="629BD8A8" w14:textId="1F6224BE" w:rsidR="00267C4F" w:rsidRPr="000E7AEB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pct"/>
          </w:tcPr>
          <w:p w14:paraId="0FD39055" w14:textId="77777777" w:rsidR="00267C4F" w:rsidRPr="000E7AEB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254C48D" w14:textId="77777777" w:rsidR="00267C4F" w:rsidRPr="000E7AEB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49052D7D" w14:textId="77777777" w:rsidR="00267C4F" w:rsidRPr="000E7AEB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5D8" w:rsidRPr="000E7AEB" w14:paraId="47AAE59A" w14:textId="77777777" w:rsidTr="00414125">
        <w:tc>
          <w:tcPr>
            <w:tcW w:w="3190" w:type="pct"/>
          </w:tcPr>
          <w:p w14:paraId="5D6C44EE" w14:textId="31EDC078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</w:t>
            </w:r>
            <w:r w:rsidR="00C45E80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2" w:type="pct"/>
            <w:shd w:val="clear" w:color="auto" w:fill="auto"/>
          </w:tcPr>
          <w:p w14:paraId="1D9D3588" w14:textId="59FF884F" w:rsidR="009E15D8" w:rsidRPr="00414125" w:rsidRDefault="009E15D8" w:rsidP="009E15D8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25,517</w:t>
            </w:r>
          </w:p>
        </w:tc>
        <w:tc>
          <w:tcPr>
            <w:tcW w:w="136" w:type="pct"/>
            <w:shd w:val="clear" w:color="auto" w:fill="auto"/>
          </w:tcPr>
          <w:p w14:paraId="331B586E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</w:tcPr>
          <w:p w14:paraId="3B1C4C60" w14:textId="3ED52ED1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25,517</w:t>
            </w:r>
          </w:p>
        </w:tc>
      </w:tr>
      <w:tr w:rsidR="009E15D8" w:rsidRPr="000E7AEB" w14:paraId="4F8A412F" w14:textId="77777777" w:rsidTr="00414125">
        <w:tc>
          <w:tcPr>
            <w:tcW w:w="3190" w:type="pct"/>
          </w:tcPr>
          <w:p w14:paraId="74A8C17D" w14:textId="471C8500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  <w:shd w:val="clear" w:color="auto" w:fill="auto"/>
          </w:tcPr>
          <w:p w14:paraId="0913BE3E" w14:textId="0EF70BF9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</w:rPr>
              <w:t>137,471</w:t>
            </w:r>
          </w:p>
        </w:tc>
        <w:tc>
          <w:tcPr>
            <w:tcW w:w="136" w:type="pct"/>
            <w:shd w:val="clear" w:color="auto" w:fill="auto"/>
          </w:tcPr>
          <w:p w14:paraId="5575FE4E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</w:tcPr>
          <w:p w14:paraId="2AA9CF81" w14:textId="1371DB8D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</w:rPr>
              <w:t>137,471</w:t>
            </w:r>
          </w:p>
        </w:tc>
      </w:tr>
      <w:tr w:rsidR="009E15D8" w:rsidRPr="000E7AEB" w14:paraId="52EBCE50" w14:textId="77777777" w:rsidTr="00414125">
        <w:tc>
          <w:tcPr>
            <w:tcW w:w="3190" w:type="pct"/>
          </w:tcPr>
          <w:p w14:paraId="77F01028" w14:textId="77777777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C298" w14:textId="003178F1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141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162,988</w:t>
            </w:r>
          </w:p>
        </w:tc>
        <w:tc>
          <w:tcPr>
            <w:tcW w:w="136" w:type="pct"/>
            <w:shd w:val="clear" w:color="auto" w:fill="auto"/>
          </w:tcPr>
          <w:p w14:paraId="183E28FF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78812" w14:textId="12006640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162,988</w:t>
            </w:r>
          </w:p>
        </w:tc>
      </w:tr>
      <w:tr w:rsidR="009E15D8" w:rsidRPr="000E7AEB" w14:paraId="7945AA55" w14:textId="77777777" w:rsidTr="00414125">
        <w:tc>
          <w:tcPr>
            <w:tcW w:w="3190" w:type="pct"/>
          </w:tcPr>
          <w:p w14:paraId="3B56C09C" w14:textId="77777777" w:rsidR="009E15D8" w:rsidRPr="000E7AEB" w:rsidRDefault="009E15D8" w:rsidP="009E15D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  <w:shd w:val="clear" w:color="auto" w:fill="auto"/>
          </w:tcPr>
          <w:p w14:paraId="0A27E995" w14:textId="77777777" w:rsidR="009E15D8" w:rsidRPr="00414125" w:rsidRDefault="009E15D8" w:rsidP="009E15D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838A27D" w14:textId="77777777" w:rsidR="009E15D8" w:rsidRPr="00414125" w:rsidRDefault="009E15D8" w:rsidP="009E15D8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  <w:shd w:val="clear" w:color="auto" w:fill="auto"/>
          </w:tcPr>
          <w:p w14:paraId="6FBE7970" w14:textId="77777777" w:rsidR="009E15D8" w:rsidRPr="00414125" w:rsidRDefault="009E15D8" w:rsidP="009E15D8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5D8" w:rsidRPr="000E7AEB" w14:paraId="115BC5A9" w14:textId="77777777" w:rsidTr="00414125">
        <w:tc>
          <w:tcPr>
            <w:tcW w:w="3190" w:type="pct"/>
          </w:tcPr>
          <w:p w14:paraId="00A46768" w14:textId="77777777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62" w:type="pct"/>
            <w:shd w:val="clear" w:color="auto" w:fill="auto"/>
          </w:tcPr>
          <w:p w14:paraId="3E1FC33E" w14:textId="77777777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391FFC8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</w:tcPr>
          <w:p w14:paraId="730E944A" w14:textId="77777777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5D8" w:rsidRPr="000E7AEB" w14:paraId="4EE925BC" w14:textId="77777777" w:rsidTr="00414125">
        <w:tc>
          <w:tcPr>
            <w:tcW w:w="3190" w:type="pct"/>
          </w:tcPr>
          <w:p w14:paraId="0FB94E05" w14:textId="4A6A283C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2F2D08F" w14:textId="7682EC25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</w:rPr>
              <w:t>117,662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837E760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23B41728" w14:textId="43417ED5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</w:rPr>
              <w:t>117,662</w:t>
            </w:r>
          </w:p>
        </w:tc>
      </w:tr>
      <w:tr w:rsidR="009E15D8" w:rsidRPr="000E7AEB" w14:paraId="3DD8B6FB" w14:textId="77777777" w:rsidTr="00414125">
        <w:tc>
          <w:tcPr>
            <w:tcW w:w="3190" w:type="pct"/>
          </w:tcPr>
          <w:p w14:paraId="61596CB8" w14:textId="77777777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2" w:type="pct"/>
            <w:shd w:val="clear" w:color="auto" w:fill="auto"/>
          </w:tcPr>
          <w:p w14:paraId="3EACBD5D" w14:textId="4760E854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</w:rPr>
              <w:t>623,195</w:t>
            </w:r>
          </w:p>
        </w:tc>
        <w:tc>
          <w:tcPr>
            <w:tcW w:w="136" w:type="pct"/>
            <w:shd w:val="clear" w:color="auto" w:fill="auto"/>
          </w:tcPr>
          <w:p w14:paraId="03E96F8E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</w:tcPr>
          <w:p w14:paraId="2D695B1A" w14:textId="25940F70" w:rsidR="009E15D8" w:rsidRPr="00414125" w:rsidRDefault="009E15D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622,779</w:t>
            </w:r>
          </w:p>
        </w:tc>
      </w:tr>
      <w:tr w:rsidR="009E15D8" w:rsidRPr="000E7AEB" w14:paraId="115610DF" w14:textId="77777777" w:rsidTr="00414125">
        <w:tc>
          <w:tcPr>
            <w:tcW w:w="3190" w:type="pct"/>
          </w:tcPr>
          <w:p w14:paraId="2F520D57" w14:textId="797DEAE9" w:rsidR="009E15D8" w:rsidRPr="000E7AEB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</w:t>
            </w:r>
            <w:r w:rsidRPr="000E7AE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862" w:type="pct"/>
            <w:shd w:val="clear" w:color="auto" w:fill="auto"/>
          </w:tcPr>
          <w:p w14:paraId="79D68D4E" w14:textId="5EDAF671" w:rsidR="009E15D8" w:rsidRPr="00414125" w:rsidRDefault="00516984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</w:rPr>
              <w:t>21,343</w:t>
            </w:r>
          </w:p>
        </w:tc>
        <w:tc>
          <w:tcPr>
            <w:tcW w:w="136" w:type="pct"/>
            <w:shd w:val="clear" w:color="auto" w:fill="auto"/>
          </w:tcPr>
          <w:p w14:paraId="36F7ED36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</w:tcPr>
          <w:p w14:paraId="6053FE77" w14:textId="21F8E359" w:rsidR="009E15D8" w:rsidRPr="00414125" w:rsidRDefault="00516984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41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20,319</w:t>
            </w:r>
          </w:p>
        </w:tc>
      </w:tr>
      <w:tr w:rsidR="009E15D8" w:rsidRPr="00530B28" w14:paraId="516B684F" w14:textId="77777777" w:rsidTr="00414125">
        <w:tc>
          <w:tcPr>
            <w:tcW w:w="3190" w:type="pct"/>
          </w:tcPr>
          <w:p w14:paraId="3DC8D00C" w14:textId="77777777" w:rsidR="009E15D8" w:rsidRPr="00530B28" w:rsidRDefault="009E15D8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24422" w14:textId="2A89FF29" w:rsidR="009E15D8" w:rsidRPr="00414125" w:rsidRDefault="00516984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141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762,200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25CBC26" w14:textId="77777777" w:rsidR="009E15D8" w:rsidRPr="00414125" w:rsidRDefault="009E15D8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AB195" w14:textId="5B6C6053" w:rsidR="009E15D8" w:rsidRPr="00414125" w:rsidRDefault="00516984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41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760,760</w:t>
            </w:r>
          </w:p>
        </w:tc>
      </w:tr>
    </w:tbl>
    <w:p w14:paraId="208D8DF8" w14:textId="138E306C" w:rsidR="00267C4F" w:rsidRPr="00530B28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0FFBA332" w14:textId="77777777" w:rsidR="000E48F0" w:rsidRPr="00D9731B" w:rsidRDefault="000E48F0" w:rsidP="000E48F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731B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3B06B90" w14:textId="77777777" w:rsidR="000E48F0" w:rsidRDefault="000E48F0" w:rsidP="000E4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7" w:right="2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621B4834" w14:textId="3CA7C643" w:rsidR="000E48F0" w:rsidRPr="00B53CAA" w:rsidRDefault="000E48F0" w:rsidP="000E4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53CAA">
        <w:rPr>
          <w:rFonts w:asciiTheme="majorBidi" w:hAnsiTheme="majorBidi" w:hint="cs"/>
          <w:spacing w:val="-2"/>
          <w:sz w:val="30"/>
          <w:szCs w:val="30"/>
          <w:cs/>
        </w:rPr>
        <w:t>ในการประชุมสามัญประจำปีผู้ถือหุ้นของบริษัทเมื่อวันที่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0434" w:rsidRPr="00B53CA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เมษายน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B0434" w:rsidRPr="00B53CA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ผู้ถือหุ้นของบริษัทได้อนุมัติการจัดสรรกำไรสำหรับปี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B0434" w:rsidRPr="00B53CAA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เป็นเงินปันผลในอัตราหุ้นละ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 xml:space="preserve">0.1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สำหรับผู้ถือหุ้นสามัญจำนวน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 xml:space="preserve">480.1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เป็น</w:t>
      </w:r>
      <w:r w:rsidR="00B53CAA">
        <w:rPr>
          <w:rFonts w:asciiTheme="majorBidi" w:hAnsiTheme="majorBidi"/>
          <w:spacing w:val="-2"/>
          <w:sz w:val="30"/>
          <w:szCs w:val="30"/>
          <w:cs/>
        </w:rPr>
        <w:br/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จำนวนเงินรวม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B0434" w:rsidRPr="00B53CAA">
        <w:rPr>
          <w:rFonts w:asciiTheme="majorBidi" w:hAnsiTheme="majorBidi" w:cstheme="majorBidi"/>
          <w:spacing w:val="-2"/>
          <w:sz w:val="30"/>
          <w:szCs w:val="30"/>
        </w:rPr>
        <w:t>47.5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hint="cs"/>
          <w:spacing w:val="-2"/>
          <w:sz w:val="30"/>
          <w:szCs w:val="30"/>
          <w:cs/>
        </w:rPr>
        <w:t>ซึ่งบริษัทจะดำเนินการจ่ายเงินปันผลให้กับผู้ถือหุ้นของบริษัทในเดือนพฤษภาคม</w:t>
      </w:r>
      <w:r w:rsidRPr="00B53C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53CA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B0434" w:rsidRPr="00B53CAA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50E449B8" w14:textId="77777777" w:rsidR="00D9731B" w:rsidRPr="00530B28" w:rsidRDefault="00D9731B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266622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2AD5C" w14:textId="77777777" w:rsidR="00B76A82" w:rsidRDefault="00B76A82">
      <w:r>
        <w:separator/>
      </w:r>
    </w:p>
  </w:endnote>
  <w:endnote w:type="continuationSeparator" w:id="0">
    <w:p w14:paraId="600ADDDA" w14:textId="77777777" w:rsidR="00B76A82" w:rsidRDefault="00B76A82">
      <w:r>
        <w:continuationSeparator/>
      </w:r>
    </w:p>
  </w:endnote>
  <w:endnote w:type="continuationNotice" w:id="1">
    <w:p w14:paraId="0FF43F31" w14:textId="77777777" w:rsidR="00B76A82" w:rsidRDefault="00B76A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48671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F2E400" w14:textId="77777777" w:rsidR="005238A4" w:rsidRPr="00921970" w:rsidRDefault="005238A4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81315" w14:textId="104A9BB9" w:rsidR="001F65E9" w:rsidRPr="00FC3BAC" w:rsidRDefault="001F65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DE5803F" w14:textId="55C2EBD7" w:rsidR="00C0670D" w:rsidRPr="00A559F7" w:rsidRDefault="00C0670D" w:rsidP="00A559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C5F0" w14:textId="77777777" w:rsidR="00B76A82" w:rsidRDefault="00B76A82">
      <w:r>
        <w:separator/>
      </w:r>
    </w:p>
  </w:footnote>
  <w:footnote w:type="continuationSeparator" w:id="0">
    <w:p w14:paraId="191E808D" w14:textId="77777777" w:rsidR="00B76A82" w:rsidRDefault="00B76A82">
      <w:r>
        <w:continuationSeparator/>
      </w:r>
    </w:p>
  </w:footnote>
  <w:footnote w:type="continuationNotice" w:id="1">
    <w:p w14:paraId="3B41F2D8" w14:textId="77777777" w:rsidR="00B76A82" w:rsidRDefault="00B76A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CB351" w14:textId="77777777" w:rsidR="005238A4" w:rsidRPr="003E24D3" w:rsidRDefault="005238A4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6E824B5" w14:textId="77777777" w:rsidR="005238A4" w:rsidRPr="003E24D3" w:rsidRDefault="005238A4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2D51E60" w14:textId="77777777" w:rsidR="005238A4" w:rsidRPr="00CA302D" w:rsidRDefault="005238A4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74FB34EB" w14:textId="77777777" w:rsidR="005238A4" w:rsidRPr="001329D0" w:rsidRDefault="005238A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63BA" w14:textId="77777777" w:rsidR="005238A4" w:rsidRPr="003E24D3" w:rsidRDefault="005238A4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8BCD520" w14:textId="77777777" w:rsidR="005238A4" w:rsidRPr="003E24D3" w:rsidRDefault="005238A4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F48FE86" w14:textId="77777777" w:rsidR="005238A4" w:rsidRPr="00CA302D" w:rsidRDefault="005238A4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7E59229B" w14:textId="77777777" w:rsidR="005238A4" w:rsidRPr="001329D0" w:rsidRDefault="005238A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84BBC" w14:textId="336DE8B0" w:rsidR="005800A2" w:rsidRPr="003E24D3" w:rsidRDefault="005800A2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5E6B0D" w14:textId="77777777" w:rsidR="005800A2" w:rsidRPr="003E24D3" w:rsidRDefault="005800A2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63DA006" w14:textId="37FA0E71" w:rsidR="005800A2" w:rsidRPr="00CA302D" w:rsidRDefault="003E3D85" w:rsidP="005800A2">
    <w:pPr>
      <w:pStyle w:val="acctmainheading"/>
      <w:spacing w:after="0" w:line="240" w:lineRule="atLeast"/>
      <w:ind w:left="-270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</w:t>
    </w:r>
    <w:r w:rsidR="00067376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งวดสามเดือนสิ้นสุดวันที่</w:t>
    </w:r>
    <w:r w:rsidR="00067376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067376"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E21E6C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="00067376"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E21E6C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6E0308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E21E6C"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="005800A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="005800A2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="005800A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EA4B" w14:textId="77777777" w:rsidR="005238A4" w:rsidRPr="003E24D3" w:rsidRDefault="005238A4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CE9332A" w14:textId="77777777" w:rsidR="005238A4" w:rsidRPr="003E24D3" w:rsidRDefault="005238A4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95C85BC" w14:textId="77777777" w:rsidR="005238A4" w:rsidRPr="00CA302D" w:rsidRDefault="005238A4" w:rsidP="005800A2">
    <w:pPr>
      <w:pStyle w:val="acctmainheading"/>
      <w:spacing w:after="0" w:line="240" w:lineRule="atLeast"/>
      <w:ind w:left="-270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2568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D834EF8" w14:textId="77777777" w:rsidR="005238A4" w:rsidRPr="001329D0" w:rsidRDefault="005238A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2"/>
  </w:num>
  <w:num w:numId="2" w16cid:durableId="687605371">
    <w:abstractNumId w:val="28"/>
  </w:num>
  <w:num w:numId="3" w16cid:durableId="104472513">
    <w:abstractNumId w:val="21"/>
  </w:num>
  <w:num w:numId="4" w16cid:durableId="1187712035">
    <w:abstractNumId w:val="15"/>
  </w:num>
  <w:num w:numId="5" w16cid:durableId="1933278340">
    <w:abstractNumId w:val="19"/>
  </w:num>
  <w:num w:numId="6" w16cid:durableId="1021470231">
    <w:abstractNumId w:val="16"/>
  </w:num>
  <w:num w:numId="7" w16cid:durableId="414743987">
    <w:abstractNumId w:val="3"/>
  </w:num>
  <w:num w:numId="8" w16cid:durableId="1426999370">
    <w:abstractNumId w:val="26"/>
  </w:num>
  <w:num w:numId="9" w16cid:durableId="1849639455">
    <w:abstractNumId w:val="9"/>
  </w:num>
  <w:num w:numId="10" w16cid:durableId="847990175">
    <w:abstractNumId w:val="4"/>
  </w:num>
  <w:num w:numId="11" w16cid:durableId="1502505028">
    <w:abstractNumId w:val="22"/>
  </w:num>
  <w:num w:numId="12" w16cid:durableId="757676651">
    <w:abstractNumId w:val="17"/>
  </w:num>
  <w:num w:numId="13" w16cid:durableId="2087417103">
    <w:abstractNumId w:val="25"/>
  </w:num>
  <w:num w:numId="14" w16cid:durableId="1985768029">
    <w:abstractNumId w:val="1"/>
  </w:num>
  <w:num w:numId="15" w16cid:durableId="1301038397">
    <w:abstractNumId w:val="18"/>
  </w:num>
  <w:num w:numId="16" w16cid:durableId="1118529279">
    <w:abstractNumId w:val="14"/>
  </w:num>
  <w:num w:numId="17" w16cid:durableId="245698112">
    <w:abstractNumId w:val="10"/>
  </w:num>
  <w:num w:numId="18" w16cid:durableId="1750807290">
    <w:abstractNumId w:val="0"/>
  </w:num>
  <w:num w:numId="19" w16cid:durableId="1581327804">
    <w:abstractNumId w:val="29"/>
  </w:num>
  <w:num w:numId="20" w16cid:durableId="287930287">
    <w:abstractNumId w:val="30"/>
  </w:num>
  <w:num w:numId="21" w16cid:durableId="780147758">
    <w:abstractNumId w:val="8"/>
  </w:num>
  <w:num w:numId="22" w16cid:durableId="947468887">
    <w:abstractNumId w:val="2"/>
  </w:num>
  <w:num w:numId="23" w16cid:durableId="2082482144">
    <w:abstractNumId w:val="23"/>
  </w:num>
  <w:num w:numId="24" w16cid:durableId="2082172448">
    <w:abstractNumId w:val="5"/>
  </w:num>
  <w:num w:numId="25" w16cid:durableId="1819180686">
    <w:abstractNumId w:val="6"/>
  </w:num>
  <w:num w:numId="26" w16cid:durableId="670331879">
    <w:abstractNumId w:val="11"/>
  </w:num>
  <w:num w:numId="27" w16cid:durableId="2128575318">
    <w:abstractNumId w:val="24"/>
  </w:num>
  <w:num w:numId="28" w16cid:durableId="1713964438">
    <w:abstractNumId w:val="27"/>
  </w:num>
  <w:num w:numId="29" w16cid:durableId="662974845">
    <w:abstractNumId w:val="20"/>
  </w:num>
  <w:num w:numId="30" w16cid:durableId="2038237217">
    <w:abstractNumId w:val="7"/>
  </w:num>
  <w:num w:numId="31" w16cid:durableId="114034018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41"/>
    <w:rsid w:val="00002468"/>
    <w:rsid w:val="00002573"/>
    <w:rsid w:val="0000294F"/>
    <w:rsid w:val="00002B68"/>
    <w:rsid w:val="00002C37"/>
    <w:rsid w:val="00002E91"/>
    <w:rsid w:val="000036BD"/>
    <w:rsid w:val="000039A4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F8C"/>
    <w:rsid w:val="0001102F"/>
    <w:rsid w:val="0001192B"/>
    <w:rsid w:val="00011EAE"/>
    <w:rsid w:val="00012937"/>
    <w:rsid w:val="00012A82"/>
    <w:rsid w:val="00012B5D"/>
    <w:rsid w:val="00012C30"/>
    <w:rsid w:val="00012C59"/>
    <w:rsid w:val="00012ECB"/>
    <w:rsid w:val="00012F5F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617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088"/>
    <w:rsid w:val="00026596"/>
    <w:rsid w:val="0002659A"/>
    <w:rsid w:val="0002666D"/>
    <w:rsid w:val="00026AB8"/>
    <w:rsid w:val="00027430"/>
    <w:rsid w:val="00027A2F"/>
    <w:rsid w:val="00030C0D"/>
    <w:rsid w:val="00030C78"/>
    <w:rsid w:val="00030E69"/>
    <w:rsid w:val="00031241"/>
    <w:rsid w:val="00031E92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505B"/>
    <w:rsid w:val="000351AC"/>
    <w:rsid w:val="0003534E"/>
    <w:rsid w:val="00035917"/>
    <w:rsid w:val="000359AD"/>
    <w:rsid w:val="00035A15"/>
    <w:rsid w:val="00035CBC"/>
    <w:rsid w:val="00035D27"/>
    <w:rsid w:val="000361E5"/>
    <w:rsid w:val="00036C6A"/>
    <w:rsid w:val="0003741C"/>
    <w:rsid w:val="000378C6"/>
    <w:rsid w:val="00037C22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FC3"/>
    <w:rsid w:val="00044FDB"/>
    <w:rsid w:val="0004509B"/>
    <w:rsid w:val="0004557F"/>
    <w:rsid w:val="000459EF"/>
    <w:rsid w:val="00045B47"/>
    <w:rsid w:val="00045C50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018"/>
    <w:rsid w:val="00054218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C4F"/>
    <w:rsid w:val="000605A6"/>
    <w:rsid w:val="0006085E"/>
    <w:rsid w:val="00060E2A"/>
    <w:rsid w:val="00060F77"/>
    <w:rsid w:val="00061250"/>
    <w:rsid w:val="000612C5"/>
    <w:rsid w:val="00061A80"/>
    <w:rsid w:val="000624A5"/>
    <w:rsid w:val="0006276B"/>
    <w:rsid w:val="00062868"/>
    <w:rsid w:val="00062C4B"/>
    <w:rsid w:val="00062CD5"/>
    <w:rsid w:val="00063281"/>
    <w:rsid w:val="00063530"/>
    <w:rsid w:val="00063C95"/>
    <w:rsid w:val="0006486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A00"/>
    <w:rsid w:val="000701EB"/>
    <w:rsid w:val="00070456"/>
    <w:rsid w:val="000706A9"/>
    <w:rsid w:val="0007078C"/>
    <w:rsid w:val="000708DC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5E4B"/>
    <w:rsid w:val="00076F03"/>
    <w:rsid w:val="00076F2A"/>
    <w:rsid w:val="00076F30"/>
    <w:rsid w:val="00076F7C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611"/>
    <w:rsid w:val="00082D48"/>
    <w:rsid w:val="00082F2B"/>
    <w:rsid w:val="00083017"/>
    <w:rsid w:val="000830CE"/>
    <w:rsid w:val="00083687"/>
    <w:rsid w:val="00083A6A"/>
    <w:rsid w:val="0008506A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2970"/>
    <w:rsid w:val="00093052"/>
    <w:rsid w:val="000937D7"/>
    <w:rsid w:val="00093C9D"/>
    <w:rsid w:val="0009552F"/>
    <w:rsid w:val="000959C3"/>
    <w:rsid w:val="00095D8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78A"/>
    <w:rsid w:val="000A093F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83"/>
    <w:rsid w:val="000B33FE"/>
    <w:rsid w:val="000B37BB"/>
    <w:rsid w:val="000B39BC"/>
    <w:rsid w:val="000B4486"/>
    <w:rsid w:val="000B4D08"/>
    <w:rsid w:val="000B50BA"/>
    <w:rsid w:val="000B5133"/>
    <w:rsid w:val="000B549E"/>
    <w:rsid w:val="000B5BFD"/>
    <w:rsid w:val="000B5D78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3401"/>
    <w:rsid w:val="000C35AC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2F04"/>
    <w:rsid w:val="000D3B78"/>
    <w:rsid w:val="000D3D86"/>
    <w:rsid w:val="000D3F3E"/>
    <w:rsid w:val="000D4239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76F"/>
    <w:rsid w:val="000E28AB"/>
    <w:rsid w:val="000E314F"/>
    <w:rsid w:val="000E32D5"/>
    <w:rsid w:val="000E331F"/>
    <w:rsid w:val="000E3A83"/>
    <w:rsid w:val="000E4043"/>
    <w:rsid w:val="000E40CA"/>
    <w:rsid w:val="000E42B9"/>
    <w:rsid w:val="000E48AD"/>
    <w:rsid w:val="000E48F0"/>
    <w:rsid w:val="000E50AE"/>
    <w:rsid w:val="000E56A3"/>
    <w:rsid w:val="000E56C6"/>
    <w:rsid w:val="000E5A65"/>
    <w:rsid w:val="000E6788"/>
    <w:rsid w:val="000E69E5"/>
    <w:rsid w:val="000E778C"/>
    <w:rsid w:val="000E7AEB"/>
    <w:rsid w:val="000E7B65"/>
    <w:rsid w:val="000E7D1B"/>
    <w:rsid w:val="000E7DC5"/>
    <w:rsid w:val="000F0134"/>
    <w:rsid w:val="000F0251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E2C"/>
    <w:rsid w:val="000F440F"/>
    <w:rsid w:val="000F4AD1"/>
    <w:rsid w:val="000F5233"/>
    <w:rsid w:val="000F5B03"/>
    <w:rsid w:val="000F5B95"/>
    <w:rsid w:val="000F5F01"/>
    <w:rsid w:val="000F6ED9"/>
    <w:rsid w:val="000F707C"/>
    <w:rsid w:val="000F72D9"/>
    <w:rsid w:val="001000FB"/>
    <w:rsid w:val="00100105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1AC"/>
    <w:rsid w:val="00110378"/>
    <w:rsid w:val="00110A28"/>
    <w:rsid w:val="00110AC6"/>
    <w:rsid w:val="00111750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77D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C3C"/>
    <w:rsid w:val="00131CE5"/>
    <w:rsid w:val="0013210B"/>
    <w:rsid w:val="001329D0"/>
    <w:rsid w:val="00132CDC"/>
    <w:rsid w:val="00132DF8"/>
    <w:rsid w:val="00132F57"/>
    <w:rsid w:val="001330AC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C95"/>
    <w:rsid w:val="00136422"/>
    <w:rsid w:val="0013657B"/>
    <w:rsid w:val="00136658"/>
    <w:rsid w:val="00136F11"/>
    <w:rsid w:val="0013717D"/>
    <w:rsid w:val="001378A2"/>
    <w:rsid w:val="00137F71"/>
    <w:rsid w:val="00137FB1"/>
    <w:rsid w:val="001403AB"/>
    <w:rsid w:val="00140DAF"/>
    <w:rsid w:val="00140E87"/>
    <w:rsid w:val="00141151"/>
    <w:rsid w:val="001414F5"/>
    <w:rsid w:val="00141738"/>
    <w:rsid w:val="00141FB4"/>
    <w:rsid w:val="001422FE"/>
    <w:rsid w:val="00142CB5"/>
    <w:rsid w:val="00142E27"/>
    <w:rsid w:val="00142F12"/>
    <w:rsid w:val="00143742"/>
    <w:rsid w:val="0014390D"/>
    <w:rsid w:val="00143955"/>
    <w:rsid w:val="00143A4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10C"/>
    <w:rsid w:val="00147216"/>
    <w:rsid w:val="00147369"/>
    <w:rsid w:val="00147620"/>
    <w:rsid w:val="001504CB"/>
    <w:rsid w:val="00150FDF"/>
    <w:rsid w:val="001515F1"/>
    <w:rsid w:val="00151879"/>
    <w:rsid w:val="00151AEC"/>
    <w:rsid w:val="00151CFC"/>
    <w:rsid w:val="00151E33"/>
    <w:rsid w:val="00152530"/>
    <w:rsid w:val="00152B33"/>
    <w:rsid w:val="00153159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AF"/>
    <w:rsid w:val="00156B5E"/>
    <w:rsid w:val="0015762E"/>
    <w:rsid w:val="00157682"/>
    <w:rsid w:val="00157D6E"/>
    <w:rsid w:val="00157E35"/>
    <w:rsid w:val="001600C5"/>
    <w:rsid w:val="0016051A"/>
    <w:rsid w:val="001606ED"/>
    <w:rsid w:val="00160A0F"/>
    <w:rsid w:val="00160A5F"/>
    <w:rsid w:val="00161127"/>
    <w:rsid w:val="00161AC9"/>
    <w:rsid w:val="001620D1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561"/>
    <w:rsid w:val="00167BDA"/>
    <w:rsid w:val="00167D57"/>
    <w:rsid w:val="001702B4"/>
    <w:rsid w:val="00170479"/>
    <w:rsid w:val="00170AC6"/>
    <w:rsid w:val="00170CB3"/>
    <w:rsid w:val="00170EB5"/>
    <w:rsid w:val="00170FEF"/>
    <w:rsid w:val="00171787"/>
    <w:rsid w:val="00172081"/>
    <w:rsid w:val="001722BD"/>
    <w:rsid w:val="001722E3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1CD5"/>
    <w:rsid w:val="001826A8"/>
    <w:rsid w:val="001826D9"/>
    <w:rsid w:val="00182C4F"/>
    <w:rsid w:val="00183075"/>
    <w:rsid w:val="00183638"/>
    <w:rsid w:val="00183B93"/>
    <w:rsid w:val="00183EE9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6A96"/>
    <w:rsid w:val="00186BB6"/>
    <w:rsid w:val="00186E89"/>
    <w:rsid w:val="0018700C"/>
    <w:rsid w:val="0018700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A07B7"/>
    <w:rsid w:val="001A0FAD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4BF1"/>
    <w:rsid w:val="001A521E"/>
    <w:rsid w:val="001A5572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7602"/>
    <w:rsid w:val="001A76B5"/>
    <w:rsid w:val="001A7CE0"/>
    <w:rsid w:val="001B02A7"/>
    <w:rsid w:val="001B03FA"/>
    <w:rsid w:val="001B059B"/>
    <w:rsid w:val="001B0FEC"/>
    <w:rsid w:val="001B130D"/>
    <w:rsid w:val="001B1A94"/>
    <w:rsid w:val="001B1C96"/>
    <w:rsid w:val="001B1E8F"/>
    <w:rsid w:val="001B24AE"/>
    <w:rsid w:val="001B2937"/>
    <w:rsid w:val="001B2BDC"/>
    <w:rsid w:val="001B2D47"/>
    <w:rsid w:val="001B32C9"/>
    <w:rsid w:val="001B369B"/>
    <w:rsid w:val="001B4273"/>
    <w:rsid w:val="001B4A0D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00"/>
    <w:rsid w:val="001B7511"/>
    <w:rsid w:val="001B75F8"/>
    <w:rsid w:val="001B79EB"/>
    <w:rsid w:val="001C02CD"/>
    <w:rsid w:val="001C040F"/>
    <w:rsid w:val="001C0491"/>
    <w:rsid w:val="001C069E"/>
    <w:rsid w:val="001C09FB"/>
    <w:rsid w:val="001C0A57"/>
    <w:rsid w:val="001C0B32"/>
    <w:rsid w:val="001C0F7D"/>
    <w:rsid w:val="001C16C3"/>
    <w:rsid w:val="001C2A2F"/>
    <w:rsid w:val="001C2C84"/>
    <w:rsid w:val="001C37AE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9F3"/>
    <w:rsid w:val="001C6B2D"/>
    <w:rsid w:val="001C7420"/>
    <w:rsid w:val="001D059E"/>
    <w:rsid w:val="001D0C42"/>
    <w:rsid w:val="001D0CA6"/>
    <w:rsid w:val="001D0F2C"/>
    <w:rsid w:val="001D1837"/>
    <w:rsid w:val="001D1889"/>
    <w:rsid w:val="001D2235"/>
    <w:rsid w:val="001D2FCE"/>
    <w:rsid w:val="001D381A"/>
    <w:rsid w:val="001D5A4F"/>
    <w:rsid w:val="001D5D99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51A7"/>
    <w:rsid w:val="001E56AE"/>
    <w:rsid w:val="001E56C6"/>
    <w:rsid w:val="001E56D4"/>
    <w:rsid w:val="001E56F2"/>
    <w:rsid w:val="001E57CC"/>
    <w:rsid w:val="001E5A75"/>
    <w:rsid w:val="001E6721"/>
    <w:rsid w:val="001E680F"/>
    <w:rsid w:val="001E6863"/>
    <w:rsid w:val="001E6B22"/>
    <w:rsid w:val="001E6C3A"/>
    <w:rsid w:val="001E6D3A"/>
    <w:rsid w:val="001E6D58"/>
    <w:rsid w:val="001E70E3"/>
    <w:rsid w:val="001E7515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67D0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D0D"/>
    <w:rsid w:val="00226049"/>
    <w:rsid w:val="002260EF"/>
    <w:rsid w:val="00226161"/>
    <w:rsid w:val="0022641C"/>
    <w:rsid w:val="00226626"/>
    <w:rsid w:val="00226B23"/>
    <w:rsid w:val="00226CD3"/>
    <w:rsid w:val="002270AF"/>
    <w:rsid w:val="0022736F"/>
    <w:rsid w:val="002273EE"/>
    <w:rsid w:val="0022749D"/>
    <w:rsid w:val="00230BCE"/>
    <w:rsid w:val="00231198"/>
    <w:rsid w:val="0023144F"/>
    <w:rsid w:val="00232D08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18"/>
    <w:rsid w:val="00243796"/>
    <w:rsid w:val="002438AF"/>
    <w:rsid w:val="00243921"/>
    <w:rsid w:val="002439D1"/>
    <w:rsid w:val="00244218"/>
    <w:rsid w:val="00244784"/>
    <w:rsid w:val="002451F8"/>
    <w:rsid w:val="00245AE0"/>
    <w:rsid w:val="00245C2F"/>
    <w:rsid w:val="00245F6D"/>
    <w:rsid w:val="00246AA5"/>
    <w:rsid w:val="00247473"/>
    <w:rsid w:val="0024775B"/>
    <w:rsid w:val="00247E96"/>
    <w:rsid w:val="00250423"/>
    <w:rsid w:val="00250550"/>
    <w:rsid w:val="002506A1"/>
    <w:rsid w:val="00250971"/>
    <w:rsid w:val="0025105F"/>
    <w:rsid w:val="002510CF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86A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106C"/>
    <w:rsid w:val="002610A1"/>
    <w:rsid w:val="002611DD"/>
    <w:rsid w:val="00261902"/>
    <w:rsid w:val="0026275B"/>
    <w:rsid w:val="00262FBF"/>
    <w:rsid w:val="00263417"/>
    <w:rsid w:val="0026349E"/>
    <w:rsid w:val="0026424F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267"/>
    <w:rsid w:val="00267C4F"/>
    <w:rsid w:val="00267C7E"/>
    <w:rsid w:val="002700E0"/>
    <w:rsid w:val="002706F1"/>
    <w:rsid w:val="00270940"/>
    <w:rsid w:val="00270BB0"/>
    <w:rsid w:val="00270BBF"/>
    <w:rsid w:val="00270EA6"/>
    <w:rsid w:val="00270EE0"/>
    <w:rsid w:val="00270F83"/>
    <w:rsid w:val="00270FAA"/>
    <w:rsid w:val="0027124C"/>
    <w:rsid w:val="002718A3"/>
    <w:rsid w:val="00271E34"/>
    <w:rsid w:val="00271F9C"/>
    <w:rsid w:val="00272015"/>
    <w:rsid w:val="00272D23"/>
    <w:rsid w:val="00273214"/>
    <w:rsid w:val="00273435"/>
    <w:rsid w:val="0027358C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F32"/>
    <w:rsid w:val="00276171"/>
    <w:rsid w:val="0027665D"/>
    <w:rsid w:val="00276809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7B3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348F"/>
    <w:rsid w:val="0028406E"/>
    <w:rsid w:val="0028434B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B77"/>
    <w:rsid w:val="00290EA5"/>
    <w:rsid w:val="0029102F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44AE"/>
    <w:rsid w:val="00294549"/>
    <w:rsid w:val="00294959"/>
    <w:rsid w:val="00294C8E"/>
    <w:rsid w:val="00294F57"/>
    <w:rsid w:val="00295FCD"/>
    <w:rsid w:val="002965EB"/>
    <w:rsid w:val="00296EA9"/>
    <w:rsid w:val="00296F43"/>
    <w:rsid w:val="002975B1"/>
    <w:rsid w:val="00297BB1"/>
    <w:rsid w:val="00297BD7"/>
    <w:rsid w:val="00297C91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B1F"/>
    <w:rsid w:val="002A447F"/>
    <w:rsid w:val="002A44A7"/>
    <w:rsid w:val="002A4A02"/>
    <w:rsid w:val="002A4B36"/>
    <w:rsid w:val="002A5114"/>
    <w:rsid w:val="002A56AF"/>
    <w:rsid w:val="002A5898"/>
    <w:rsid w:val="002A5975"/>
    <w:rsid w:val="002A5B7F"/>
    <w:rsid w:val="002A63C6"/>
    <w:rsid w:val="002A6930"/>
    <w:rsid w:val="002A6A02"/>
    <w:rsid w:val="002A6B0B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2458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2141"/>
    <w:rsid w:val="002C28E0"/>
    <w:rsid w:val="002C2E11"/>
    <w:rsid w:val="002C2ED9"/>
    <w:rsid w:val="002C3049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54F"/>
    <w:rsid w:val="002C56BB"/>
    <w:rsid w:val="002C589E"/>
    <w:rsid w:val="002C5E2F"/>
    <w:rsid w:val="002C6038"/>
    <w:rsid w:val="002C6B32"/>
    <w:rsid w:val="002C6DC1"/>
    <w:rsid w:val="002C7960"/>
    <w:rsid w:val="002C7DF7"/>
    <w:rsid w:val="002D0594"/>
    <w:rsid w:val="002D07E9"/>
    <w:rsid w:val="002D0949"/>
    <w:rsid w:val="002D1677"/>
    <w:rsid w:val="002D1886"/>
    <w:rsid w:val="002D1B63"/>
    <w:rsid w:val="002D1D62"/>
    <w:rsid w:val="002D1D76"/>
    <w:rsid w:val="002D1E91"/>
    <w:rsid w:val="002D2FC4"/>
    <w:rsid w:val="002D3300"/>
    <w:rsid w:val="002D3889"/>
    <w:rsid w:val="002D3FD6"/>
    <w:rsid w:val="002D495C"/>
    <w:rsid w:val="002D4C04"/>
    <w:rsid w:val="002D4D99"/>
    <w:rsid w:val="002D4DEA"/>
    <w:rsid w:val="002D4ED7"/>
    <w:rsid w:val="002D55F4"/>
    <w:rsid w:val="002D69BB"/>
    <w:rsid w:val="002D6BBF"/>
    <w:rsid w:val="002D6F4F"/>
    <w:rsid w:val="002D7384"/>
    <w:rsid w:val="002D73C1"/>
    <w:rsid w:val="002D7A75"/>
    <w:rsid w:val="002D7A9D"/>
    <w:rsid w:val="002D7D7C"/>
    <w:rsid w:val="002D7EF8"/>
    <w:rsid w:val="002D7FA1"/>
    <w:rsid w:val="002E0459"/>
    <w:rsid w:val="002E0583"/>
    <w:rsid w:val="002E0F0D"/>
    <w:rsid w:val="002E1FB2"/>
    <w:rsid w:val="002E23FB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8C6"/>
    <w:rsid w:val="002F0CAB"/>
    <w:rsid w:val="002F182A"/>
    <w:rsid w:val="002F1CCE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CF7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62A1"/>
    <w:rsid w:val="00316FA3"/>
    <w:rsid w:val="00317513"/>
    <w:rsid w:val="003177CF"/>
    <w:rsid w:val="00320000"/>
    <w:rsid w:val="003200ED"/>
    <w:rsid w:val="00320A2A"/>
    <w:rsid w:val="00320F09"/>
    <w:rsid w:val="00320F7E"/>
    <w:rsid w:val="0032176E"/>
    <w:rsid w:val="0032233D"/>
    <w:rsid w:val="00322B6A"/>
    <w:rsid w:val="00322F23"/>
    <w:rsid w:val="0032311E"/>
    <w:rsid w:val="003235EE"/>
    <w:rsid w:val="003239B3"/>
    <w:rsid w:val="00323B73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D0A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88"/>
    <w:rsid w:val="00340FFD"/>
    <w:rsid w:val="00341092"/>
    <w:rsid w:val="00341454"/>
    <w:rsid w:val="003417A7"/>
    <w:rsid w:val="0034190E"/>
    <w:rsid w:val="00341A45"/>
    <w:rsid w:val="00342981"/>
    <w:rsid w:val="00343126"/>
    <w:rsid w:val="00343744"/>
    <w:rsid w:val="00343B61"/>
    <w:rsid w:val="003440F4"/>
    <w:rsid w:val="00344165"/>
    <w:rsid w:val="003441F8"/>
    <w:rsid w:val="0034436B"/>
    <w:rsid w:val="0034495A"/>
    <w:rsid w:val="00344B53"/>
    <w:rsid w:val="00344C39"/>
    <w:rsid w:val="00344F95"/>
    <w:rsid w:val="0034515C"/>
    <w:rsid w:val="00345268"/>
    <w:rsid w:val="00345849"/>
    <w:rsid w:val="003463C0"/>
    <w:rsid w:val="00346D7B"/>
    <w:rsid w:val="00346DCB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2F78"/>
    <w:rsid w:val="00353950"/>
    <w:rsid w:val="00353A92"/>
    <w:rsid w:val="00353DF8"/>
    <w:rsid w:val="0035458A"/>
    <w:rsid w:val="00354849"/>
    <w:rsid w:val="003549E4"/>
    <w:rsid w:val="0035512A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3F3"/>
    <w:rsid w:val="003615FF"/>
    <w:rsid w:val="003617C7"/>
    <w:rsid w:val="00361DC8"/>
    <w:rsid w:val="0036207C"/>
    <w:rsid w:val="003627AA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12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6EC8"/>
    <w:rsid w:val="00377CE9"/>
    <w:rsid w:val="00377D8B"/>
    <w:rsid w:val="0038053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355B"/>
    <w:rsid w:val="00383574"/>
    <w:rsid w:val="00383708"/>
    <w:rsid w:val="00383B64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7012"/>
    <w:rsid w:val="003871C9"/>
    <w:rsid w:val="00390062"/>
    <w:rsid w:val="003905DA"/>
    <w:rsid w:val="003905F4"/>
    <w:rsid w:val="00390AB9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4F23"/>
    <w:rsid w:val="003954E9"/>
    <w:rsid w:val="00395553"/>
    <w:rsid w:val="003958C0"/>
    <w:rsid w:val="00396510"/>
    <w:rsid w:val="00396DDB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571"/>
    <w:rsid w:val="003A2785"/>
    <w:rsid w:val="003A2A7A"/>
    <w:rsid w:val="003A2C76"/>
    <w:rsid w:val="003A2FD0"/>
    <w:rsid w:val="003A3AB8"/>
    <w:rsid w:val="003A4876"/>
    <w:rsid w:val="003A5369"/>
    <w:rsid w:val="003A5AB3"/>
    <w:rsid w:val="003A5D8A"/>
    <w:rsid w:val="003A642E"/>
    <w:rsid w:val="003A6766"/>
    <w:rsid w:val="003A699A"/>
    <w:rsid w:val="003A6CC3"/>
    <w:rsid w:val="003A6E22"/>
    <w:rsid w:val="003A76F5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32D8"/>
    <w:rsid w:val="003B37C3"/>
    <w:rsid w:val="003B37E6"/>
    <w:rsid w:val="003B3852"/>
    <w:rsid w:val="003B392C"/>
    <w:rsid w:val="003B3BAB"/>
    <w:rsid w:val="003B4182"/>
    <w:rsid w:val="003B4913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27"/>
    <w:rsid w:val="003C18DE"/>
    <w:rsid w:val="003C1915"/>
    <w:rsid w:val="003C1AD4"/>
    <w:rsid w:val="003C1B11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463C"/>
    <w:rsid w:val="003C4ABE"/>
    <w:rsid w:val="003C4C4B"/>
    <w:rsid w:val="003C5D1C"/>
    <w:rsid w:val="003C6298"/>
    <w:rsid w:val="003C6E8F"/>
    <w:rsid w:val="003C6F92"/>
    <w:rsid w:val="003C714E"/>
    <w:rsid w:val="003C7196"/>
    <w:rsid w:val="003C7677"/>
    <w:rsid w:val="003C7694"/>
    <w:rsid w:val="003C7863"/>
    <w:rsid w:val="003C794A"/>
    <w:rsid w:val="003C79E4"/>
    <w:rsid w:val="003C7DFE"/>
    <w:rsid w:val="003D049E"/>
    <w:rsid w:val="003D08E1"/>
    <w:rsid w:val="003D093E"/>
    <w:rsid w:val="003D0BF8"/>
    <w:rsid w:val="003D12BA"/>
    <w:rsid w:val="003D151B"/>
    <w:rsid w:val="003D17B3"/>
    <w:rsid w:val="003D18B7"/>
    <w:rsid w:val="003D20EF"/>
    <w:rsid w:val="003D271B"/>
    <w:rsid w:val="003D2A07"/>
    <w:rsid w:val="003D2AAC"/>
    <w:rsid w:val="003D2BED"/>
    <w:rsid w:val="003D3A30"/>
    <w:rsid w:val="003D3B51"/>
    <w:rsid w:val="003D4290"/>
    <w:rsid w:val="003D5AA0"/>
    <w:rsid w:val="003D615C"/>
    <w:rsid w:val="003D68CC"/>
    <w:rsid w:val="003D6A41"/>
    <w:rsid w:val="003D6B63"/>
    <w:rsid w:val="003D6BA4"/>
    <w:rsid w:val="003D6C86"/>
    <w:rsid w:val="003D75FA"/>
    <w:rsid w:val="003D7BC7"/>
    <w:rsid w:val="003D7D3B"/>
    <w:rsid w:val="003E01C5"/>
    <w:rsid w:val="003E0470"/>
    <w:rsid w:val="003E0CC4"/>
    <w:rsid w:val="003E0D6C"/>
    <w:rsid w:val="003E110B"/>
    <w:rsid w:val="003E2152"/>
    <w:rsid w:val="003E24D3"/>
    <w:rsid w:val="003E2512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2EC"/>
    <w:rsid w:val="003E445B"/>
    <w:rsid w:val="003E4FBC"/>
    <w:rsid w:val="003E57DC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15B"/>
    <w:rsid w:val="003F1402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91B"/>
    <w:rsid w:val="003F7BDA"/>
    <w:rsid w:val="003F7E6F"/>
    <w:rsid w:val="00400396"/>
    <w:rsid w:val="00400516"/>
    <w:rsid w:val="004014AF"/>
    <w:rsid w:val="00402202"/>
    <w:rsid w:val="0040297E"/>
    <w:rsid w:val="00402DB9"/>
    <w:rsid w:val="004030ED"/>
    <w:rsid w:val="00403B3C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0F93"/>
    <w:rsid w:val="00411AAB"/>
    <w:rsid w:val="00411AF3"/>
    <w:rsid w:val="00411D89"/>
    <w:rsid w:val="004128E1"/>
    <w:rsid w:val="00412DF3"/>
    <w:rsid w:val="00413721"/>
    <w:rsid w:val="0041394C"/>
    <w:rsid w:val="00413A57"/>
    <w:rsid w:val="00413B26"/>
    <w:rsid w:val="00413E0A"/>
    <w:rsid w:val="004140E1"/>
    <w:rsid w:val="00414125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3218"/>
    <w:rsid w:val="004234A2"/>
    <w:rsid w:val="00423833"/>
    <w:rsid w:val="004238B1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30B4"/>
    <w:rsid w:val="004335BC"/>
    <w:rsid w:val="004336D0"/>
    <w:rsid w:val="00433DD5"/>
    <w:rsid w:val="0043418F"/>
    <w:rsid w:val="00434351"/>
    <w:rsid w:val="004348FB"/>
    <w:rsid w:val="00434D05"/>
    <w:rsid w:val="00434E89"/>
    <w:rsid w:val="00434FF5"/>
    <w:rsid w:val="00435B87"/>
    <w:rsid w:val="0043636D"/>
    <w:rsid w:val="004367B8"/>
    <w:rsid w:val="0043690F"/>
    <w:rsid w:val="00437199"/>
    <w:rsid w:val="0043728C"/>
    <w:rsid w:val="0043740F"/>
    <w:rsid w:val="004374B9"/>
    <w:rsid w:val="00437695"/>
    <w:rsid w:val="00437770"/>
    <w:rsid w:val="004379D9"/>
    <w:rsid w:val="00437C2E"/>
    <w:rsid w:val="00437E67"/>
    <w:rsid w:val="00440075"/>
    <w:rsid w:val="004400F6"/>
    <w:rsid w:val="00440222"/>
    <w:rsid w:val="004413F7"/>
    <w:rsid w:val="004415C9"/>
    <w:rsid w:val="00441C01"/>
    <w:rsid w:val="00441E8F"/>
    <w:rsid w:val="0044208D"/>
    <w:rsid w:val="00442B74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11C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C67"/>
    <w:rsid w:val="004655B7"/>
    <w:rsid w:val="004658A6"/>
    <w:rsid w:val="00466DEC"/>
    <w:rsid w:val="00466F88"/>
    <w:rsid w:val="0046708F"/>
    <w:rsid w:val="004670D4"/>
    <w:rsid w:val="00467172"/>
    <w:rsid w:val="00467524"/>
    <w:rsid w:val="00467550"/>
    <w:rsid w:val="00467604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CC"/>
    <w:rsid w:val="0047323C"/>
    <w:rsid w:val="004735D2"/>
    <w:rsid w:val="0047370C"/>
    <w:rsid w:val="00473BB1"/>
    <w:rsid w:val="00473C2C"/>
    <w:rsid w:val="00473CBE"/>
    <w:rsid w:val="00473D2D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4F7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872"/>
    <w:rsid w:val="00485392"/>
    <w:rsid w:val="004853A0"/>
    <w:rsid w:val="00485811"/>
    <w:rsid w:val="00485922"/>
    <w:rsid w:val="00485AA2"/>
    <w:rsid w:val="00485B15"/>
    <w:rsid w:val="0048604F"/>
    <w:rsid w:val="00486159"/>
    <w:rsid w:val="004865E5"/>
    <w:rsid w:val="00487095"/>
    <w:rsid w:val="0048748E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1B"/>
    <w:rsid w:val="004A58B4"/>
    <w:rsid w:val="004A5C46"/>
    <w:rsid w:val="004A5FAB"/>
    <w:rsid w:val="004A651F"/>
    <w:rsid w:val="004A667E"/>
    <w:rsid w:val="004A6877"/>
    <w:rsid w:val="004A69A9"/>
    <w:rsid w:val="004A779B"/>
    <w:rsid w:val="004A79A3"/>
    <w:rsid w:val="004A79E4"/>
    <w:rsid w:val="004A7A83"/>
    <w:rsid w:val="004A7B84"/>
    <w:rsid w:val="004A7EDB"/>
    <w:rsid w:val="004B00BD"/>
    <w:rsid w:val="004B0434"/>
    <w:rsid w:val="004B04B7"/>
    <w:rsid w:val="004B07EA"/>
    <w:rsid w:val="004B0940"/>
    <w:rsid w:val="004B09A0"/>
    <w:rsid w:val="004B12A1"/>
    <w:rsid w:val="004B14B0"/>
    <w:rsid w:val="004B1E07"/>
    <w:rsid w:val="004B1F0A"/>
    <w:rsid w:val="004B20D7"/>
    <w:rsid w:val="004B2E97"/>
    <w:rsid w:val="004B3383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97A"/>
    <w:rsid w:val="004C1F38"/>
    <w:rsid w:val="004C1F7F"/>
    <w:rsid w:val="004C264D"/>
    <w:rsid w:val="004C2C0D"/>
    <w:rsid w:val="004C30BE"/>
    <w:rsid w:val="004C331E"/>
    <w:rsid w:val="004C3E60"/>
    <w:rsid w:val="004C3F86"/>
    <w:rsid w:val="004C422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DA6"/>
    <w:rsid w:val="004C5FE5"/>
    <w:rsid w:val="004C60C8"/>
    <w:rsid w:val="004C6213"/>
    <w:rsid w:val="004C6A2F"/>
    <w:rsid w:val="004C7334"/>
    <w:rsid w:val="004C7697"/>
    <w:rsid w:val="004D001E"/>
    <w:rsid w:val="004D01C2"/>
    <w:rsid w:val="004D02A4"/>
    <w:rsid w:val="004D0708"/>
    <w:rsid w:val="004D076F"/>
    <w:rsid w:val="004D111D"/>
    <w:rsid w:val="004D1B22"/>
    <w:rsid w:val="004D2101"/>
    <w:rsid w:val="004D23DD"/>
    <w:rsid w:val="004D29F8"/>
    <w:rsid w:val="004D2A09"/>
    <w:rsid w:val="004D2A74"/>
    <w:rsid w:val="004D2A99"/>
    <w:rsid w:val="004D43FC"/>
    <w:rsid w:val="004D4851"/>
    <w:rsid w:val="004D4B63"/>
    <w:rsid w:val="004D4DCA"/>
    <w:rsid w:val="004D551F"/>
    <w:rsid w:val="004D558A"/>
    <w:rsid w:val="004D560E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A12"/>
    <w:rsid w:val="004E0F34"/>
    <w:rsid w:val="004E17FB"/>
    <w:rsid w:val="004E19A5"/>
    <w:rsid w:val="004E1D18"/>
    <w:rsid w:val="004E2797"/>
    <w:rsid w:val="004E3226"/>
    <w:rsid w:val="004E3821"/>
    <w:rsid w:val="004E390B"/>
    <w:rsid w:val="004E41FC"/>
    <w:rsid w:val="004E4CC0"/>
    <w:rsid w:val="004E53BB"/>
    <w:rsid w:val="004E5E98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823"/>
    <w:rsid w:val="004F4810"/>
    <w:rsid w:val="004F4D0A"/>
    <w:rsid w:val="004F4E7F"/>
    <w:rsid w:val="004F4FB9"/>
    <w:rsid w:val="004F5639"/>
    <w:rsid w:val="004F5758"/>
    <w:rsid w:val="004F5814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99D"/>
    <w:rsid w:val="00501DFC"/>
    <w:rsid w:val="00502824"/>
    <w:rsid w:val="00502CAE"/>
    <w:rsid w:val="00502D4E"/>
    <w:rsid w:val="00503073"/>
    <w:rsid w:val="00503349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F2D"/>
    <w:rsid w:val="00506F59"/>
    <w:rsid w:val="00506F6D"/>
    <w:rsid w:val="00506F8E"/>
    <w:rsid w:val="005077FD"/>
    <w:rsid w:val="005078EA"/>
    <w:rsid w:val="00507952"/>
    <w:rsid w:val="00510326"/>
    <w:rsid w:val="00510CB4"/>
    <w:rsid w:val="005114A4"/>
    <w:rsid w:val="00511741"/>
    <w:rsid w:val="005119E8"/>
    <w:rsid w:val="00512318"/>
    <w:rsid w:val="005125E2"/>
    <w:rsid w:val="005126B4"/>
    <w:rsid w:val="005127B9"/>
    <w:rsid w:val="00512DF3"/>
    <w:rsid w:val="00513385"/>
    <w:rsid w:val="005139F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984"/>
    <w:rsid w:val="00516A8B"/>
    <w:rsid w:val="00517525"/>
    <w:rsid w:val="00517626"/>
    <w:rsid w:val="00517B3A"/>
    <w:rsid w:val="00517DB0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221F"/>
    <w:rsid w:val="0052230B"/>
    <w:rsid w:val="005224F8"/>
    <w:rsid w:val="005226D0"/>
    <w:rsid w:val="0052352F"/>
    <w:rsid w:val="0052386C"/>
    <w:rsid w:val="005238A4"/>
    <w:rsid w:val="00523911"/>
    <w:rsid w:val="005239BF"/>
    <w:rsid w:val="0052440F"/>
    <w:rsid w:val="00524909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CDD"/>
    <w:rsid w:val="00535F5D"/>
    <w:rsid w:val="005363DB"/>
    <w:rsid w:val="005363F3"/>
    <w:rsid w:val="00536636"/>
    <w:rsid w:val="00536FF2"/>
    <w:rsid w:val="005372AD"/>
    <w:rsid w:val="005374AD"/>
    <w:rsid w:val="0053764C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6DD"/>
    <w:rsid w:val="005457A7"/>
    <w:rsid w:val="00546A5A"/>
    <w:rsid w:val="00546B8F"/>
    <w:rsid w:val="00546D5D"/>
    <w:rsid w:val="005478A4"/>
    <w:rsid w:val="0055007D"/>
    <w:rsid w:val="0055014A"/>
    <w:rsid w:val="005504EB"/>
    <w:rsid w:val="00550C1F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61E8"/>
    <w:rsid w:val="005571A6"/>
    <w:rsid w:val="0055728E"/>
    <w:rsid w:val="00557493"/>
    <w:rsid w:val="005578E5"/>
    <w:rsid w:val="0056012D"/>
    <w:rsid w:val="00560506"/>
    <w:rsid w:val="00560748"/>
    <w:rsid w:val="005609CD"/>
    <w:rsid w:val="005614D0"/>
    <w:rsid w:val="00562193"/>
    <w:rsid w:val="00562729"/>
    <w:rsid w:val="00562754"/>
    <w:rsid w:val="00562BFC"/>
    <w:rsid w:val="00563074"/>
    <w:rsid w:val="005635F0"/>
    <w:rsid w:val="0056408D"/>
    <w:rsid w:val="00564254"/>
    <w:rsid w:val="00564911"/>
    <w:rsid w:val="005649D5"/>
    <w:rsid w:val="00565006"/>
    <w:rsid w:val="00565676"/>
    <w:rsid w:val="00565B93"/>
    <w:rsid w:val="00565F56"/>
    <w:rsid w:val="005665C0"/>
    <w:rsid w:val="00566619"/>
    <w:rsid w:val="00566B1A"/>
    <w:rsid w:val="00567511"/>
    <w:rsid w:val="00567C4F"/>
    <w:rsid w:val="00567D59"/>
    <w:rsid w:val="00567FA8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B50"/>
    <w:rsid w:val="00574DD6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2B"/>
    <w:rsid w:val="00583B9A"/>
    <w:rsid w:val="00583CF9"/>
    <w:rsid w:val="005840D9"/>
    <w:rsid w:val="0058470D"/>
    <w:rsid w:val="00584C9B"/>
    <w:rsid w:val="00584FD1"/>
    <w:rsid w:val="00585762"/>
    <w:rsid w:val="00585B8E"/>
    <w:rsid w:val="005905F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A3F"/>
    <w:rsid w:val="00594B71"/>
    <w:rsid w:val="00594C70"/>
    <w:rsid w:val="00594C9D"/>
    <w:rsid w:val="00594F42"/>
    <w:rsid w:val="00595753"/>
    <w:rsid w:val="005957CC"/>
    <w:rsid w:val="00595E12"/>
    <w:rsid w:val="0059606F"/>
    <w:rsid w:val="0059640C"/>
    <w:rsid w:val="0059648F"/>
    <w:rsid w:val="00596934"/>
    <w:rsid w:val="00596964"/>
    <w:rsid w:val="00596D5A"/>
    <w:rsid w:val="005974A5"/>
    <w:rsid w:val="00597F53"/>
    <w:rsid w:val="00597FBF"/>
    <w:rsid w:val="005A04C3"/>
    <w:rsid w:val="005A0602"/>
    <w:rsid w:val="005A06ED"/>
    <w:rsid w:val="005A08C5"/>
    <w:rsid w:val="005A0F6D"/>
    <w:rsid w:val="005A1437"/>
    <w:rsid w:val="005A1628"/>
    <w:rsid w:val="005A1703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CDD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DEE"/>
    <w:rsid w:val="005C7F8F"/>
    <w:rsid w:val="005D030B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C1"/>
    <w:rsid w:val="005D598C"/>
    <w:rsid w:val="005D5FD6"/>
    <w:rsid w:val="005D633C"/>
    <w:rsid w:val="005D66FC"/>
    <w:rsid w:val="005D6721"/>
    <w:rsid w:val="005D67C4"/>
    <w:rsid w:val="005D7488"/>
    <w:rsid w:val="005E011C"/>
    <w:rsid w:val="005E052C"/>
    <w:rsid w:val="005E0A12"/>
    <w:rsid w:val="005E0A79"/>
    <w:rsid w:val="005E1052"/>
    <w:rsid w:val="005E1706"/>
    <w:rsid w:val="005E1EB4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10B1F"/>
    <w:rsid w:val="00610CD9"/>
    <w:rsid w:val="006117EE"/>
    <w:rsid w:val="00611C65"/>
    <w:rsid w:val="00611F43"/>
    <w:rsid w:val="00612F17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4BB"/>
    <w:rsid w:val="00625557"/>
    <w:rsid w:val="00625569"/>
    <w:rsid w:val="00625731"/>
    <w:rsid w:val="00625BF0"/>
    <w:rsid w:val="00625D63"/>
    <w:rsid w:val="00625FAE"/>
    <w:rsid w:val="006264C6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B8D"/>
    <w:rsid w:val="00631107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1055"/>
    <w:rsid w:val="00641305"/>
    <w:rsid w:val="00641355"/>
    <w:rsid w:val="006413D1"/>
    <w:rsid w:val="006416CC"/>
    <w:rsid w:val="006416F6"/>
    <w:rsid w:val="0064186E"/>
    <w:rsid w:val="00641DC2"/>
    <w:rsid w:val="006420E4"/>
    <w:rsid w:val="00642164"/>
    <w:rsid w:val="00642819"/>
    <w:rsid w:val="00643447"/>
    <w:rsid w:val="0064372D"/>
    <w:rsid w:val="00643C96"/>
    <w:rsid w:val="00644165"/>
    <w:rsid w:val="00644E92"/>
    <w:rsid w:val="006450DA"/>
    <w:rsid w:val="0064511D"/>
    <w:rsid w:val="00645C26"/>
    <w:rsid w:val="00646493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A76"/>
    <w:rsid w:val="00651CD3"/>
    <w:rsid w:val="00651E4F"/>
    <w:rsid w:val="00652646"/>
    <w:rsid w:val="006527CE"/>
    <w:rsid w:val="00652918"/>
    <w:rsid w:val="00652ABE"/>
    <w:rsid w:val="006531DE"/>
    <w:rsid w:val="0065370D"/>
    <w:rsid w:val="00654119"/>
    <w:rsid w:val="006541B9"/>
    <w:rsid w:val="006542F1"/>
    <w:rsid w:val="0065477E"/>
    <w:rsid w:val="00654A8B"/>
    <w:rsid w:val="00655175"/>
    <w:rsid w:val="006551BB"/>
    <w:rsid w:val="0065579A"/>
    <w:rsid w:val="00655EF9"/>
    <w:rsid w:val="0065614E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F1"/>
    <w:rsid w:val="00670386"/>
    <w:rsid w:val="00670FAB"/>
    <w:rsid w:val="006711E4"/>
    <w:rsid w:val="006712B2"/>
    <w:rsid w:val="00671A8F"/>
    <w:rsid w:val="0067202F"/>
    <w:rsid w:val="0067268C"/>
    <w:rsid w:val="006729EB"/>
    <w:rsid w:val="00672AC1"/>
    <w:rsid w:val="00672C08"/>
    <w:rsid w:val="00672CE7"/>
    <w:rsid w:val="00672F9A"/>
    <w:rsid w:val="0067362E"/>
    <w:rsid w:val="006737C8"/>
    <w:rsid w:val="00673B99"/>
    <w:rsid w:val="006748D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075"/>
    <w:rsid w:val="00680264"/>
    <w:rsid w:val="006802CA"/>
    <w:rsid w:val="006804EF"/>
    <w:rsid w:val="006805C7"/>
    <w:rsid w:val="00681213"/>
    <w:rsid w:val="00681223"/>
    <w:rsid w:val="00681231"/>
    <w:rsid w:val="006814E3"/>
    <w:rsid w:val="00681E31"/>
    <w:rsid w:val="00681E88"/>
    <w:rsid w:val="0068263A"/>
    <w:rsid w:val="00682E4B"/>
    <w:rsid w:val="00682EB6"/>
    <w:rsid w:val="00683280"/>
    <w:rsid w:val="00683400"/>
    <w:rsid w:val="0068374D"/>
    <w:rsid w:val="00683903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6CD7"/>
    <w:rsid w:val="006871F3"/>
    <w:rsid w:val="0068725D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50E"/>
    <w:rsid w:val="00693F79"/>
    <w:rsid w:val="006942DB"/>
    <w:rsid w:val="00694603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9E7"/>
    <w:rsid w:val="006B5BF9"/>
    <w:rsid w:val="006B5FB6"/>
    <w:rsid w:val="006B63BD"/>
    <w:rsid w:val="006B6B1E"/>
    <w:rsid w:val="006B6F24"/>
    <w:rsid w:val="006B725B"/>
    <w:rsid w:val="006B7275"/>
    <w:rsid w:val="006B756D"/>
    <w:rsid w:val="006B795F"/>
    <w:rsid w:val="006B7A4C"/>
    <w:rsid w:val="006C01F9"/>
    <w:rsid w:val="006C0363"/>
    <w:rsid w:val="006C0EDD"/>
    <w:rsid w:val="006C1531"/>
    <w:rsid w:val="006C18FD"/>
    <w:rsid w:val="006C19BE"/>
    <w:rsid w:val="006C1C84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311"/>
    <w:rsid w:val="006C67A1"/>
    <w:rsid w:val="006C714E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3C5"/>
    <w:rsid w:val="006D5466"/>
    <w:rsid w:val="006D6583"/>
    <w:rsid w:val="006D6A0A"/>
    <w:rsid w:val="006D6B8D"/>
    <w:rsid w:val="006D6C33"/>
    <w:rsid w:val="006D7563"/>
    <w:rsid w:val="006D7B12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EE1"/>
    <w:rsid w:val="006F6F6F"/>
    <w:rsid w:val="006F7097"/>
    <w:rsid w:val="006F7572"/>
    <w:rsid w:val="006F7B9D"/>
    <w:rsid w:val="007001E2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27A"/>
    <w:rsid w:val="00705B7B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9BC"/>
    <w:rsid w:val="00713D63"/>
    <w:rsid w:val="00713F01"/>
    <w:rsid w:val="00713FF1"/>
    <w:rsid w:val="00714759"/>
    <w:rsid w:val="007147D7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D75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252D"/>
    <w:rsid w:val="0072260F"/>
    <w:rsid w:val="00722735"/>
    <w:rsid w:val="00723321"/>
    <w:rsid w:val="00723635"/>
    <w:rsid w:val="007238A1"/>
    <w:rsid w:val="00723A3D"/>
    <w:rsid w:val="00723ADA"/>
    <w:rsid w:val="00724085"/>
    <w:rsid w:val="00724DED"/>
    <w:rsid w:val="007250BB"/>
    <w:rsid w:val="0072563D"/>
    <w:rsid w:val="00725720"/>
    <w:rsid w:val="00725B0F"/>
    <w:rsid w:val="00726492"/>
    <w:rsid w:val="00726636"/>
    <w:rsid w:val="00727061"/>
    <w:rsid w:val="007275F3"/>
    <w:rsid w:val="00727909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A59"/>
    <w:rsid w:val="00735C4D"/>
    <w:rsid w:val="00735EA5"/>
    <w:rsid w:val="0073600B"/>
    <w:rsid w:val="00736F65"/>
    <w:rsid w:val="007372E9"/>
    <w:rsid w:val="00737537"/>
    <w:rsid w:val="00737D08"/>
    <w:rsid w:val="00737D8A"/>
    <w:rsid w:val="007403C2"/>
    <w:rsid w:val="007403CA"/>
    <w:rsid w:val="007406B9"/>
    <w:rsid w:val="007406E0"/>
    <w:rsid w:val="00741486"/>
    <w:rsid w:val="00741945"/>
    <w:rsid w:val="00741C5B"/>
    <w:rsid w:val="0074210A"/>
    <w:rsid w:val="0074250D"/>
    <w:rsid w:val="0074274D"/>
    <w:rsid w:val="00742831"/>
    <w:rsid w:val="007428C6"/>
    <w:rsid w:val="00742FEF"/>
    <w:rsid w:val="00743102"/>
    <w:rsid w:val="007438AA"/>
    <w:rsid w:val="00743D9E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904"/>
    <w:rsid w:val="00746C5D"/>
    <w:rsid w:val="00746D0B"/>
    <w:rsid w:val="00747321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EC8"/>
    <w:rsid w:val="00750FF1"/>
    <w:rsid w:val="00751049"/>
    <w:rsid w:val="00751BF4"/>
    <w:rsid w:val="007525B5"/>
    <w:rsid w:val="00752892"/>
    <w:rsid w:val="00752D57"/>
    <w:rsid w:val="00752E03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8B8"/>
    <w:rsid w:val="00755992"/>
    <w:rsid w:val="00755A3D"/>
    <w:rsid w:val="00755A49"/>
    <w:rsid w:val="00756268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A26"/>
    <w:rsid w:val="00766BA5"/>
    <w:rsid w:val="00767422"/>
    <w:rsid w:val="00767450"/>
    <w:rsid w:val="00767AED"/>
    <w:rsid w:val="00767CA2"/>
    <w:rsid w:val="00770106"/>
    <w:rsid w:val="00770293"/>
    <w:rsid w:val="007705A6"/>
    <w:rsid w:val="00770666"/>
    <w:rsid w:val="00770C67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4ED"/>
    <w:rsid w:val="00774EB6"/>
    <w:rsid w:val="007750C9"/>
    <w:rsid w:val="0077573B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074"/>
    <w:rsid w:val="0078160B"/>
    <w:rsid w:val="00781C7B"/>
    <w:rsid w:val="00781D76"/>
    <w:rsid w:val="00782109"/>
    <w:rsid w:val="00782266"/>
    <w:rsid w:val="00782475"/>
    <w:rsid w:val="007824AC"/>
    <w:rsid w:val="007827ED"/>
    <w:rsid w:val="00782813"/>
    <w:rsid w:val="007828C3"/>
    <w:rsid w:val="007832F3"/>
    <w:rsid w:val="007835B9"/>
    <w:rsid w:val="007836F7"/>
    <w:rsid w:val="00783946"/>
    <w:rsid w:val="00783A01"/>
    <w:rsid w:val="00785045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2F"/>
    <w:rsid w:val="00796459"/>
    <w:rsid w:val="007964C8"/>
    <w:rsid w:val="007968F7"/>
    <w:rsid w:val="00796C8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12F2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4F2D"/>
    <w:rsid w:val="007A54DC"/>
    <w:rsid w:val="007A5F88"/>
    <w:rsid w:val="007A67DB"/>
    <w:rsid w:val="007A736C"/>
    <w:rsid w:val="007A7D2C"/>
    <w:rsid w:val="007A7E5C"/>
    <w:rsid w:val="007B0E22"/>
    <w:rsid w:val="007B0EAA"/>
    <w:rsid w:val="007B0EC0"/>
    <w:rsid w:val="007B151B"/>
    <w:rsid w:val="007B2BF0"/>
    <w:rsid w:val="007B3957"/>
    <w:rsid w:val="007B3CF7"/>
    <w:rsid w:val="007B413C"/>
    <w:rsid w:val="007B4264"/>
    <w:rsid w:val="007B4590"/>
    <w:rsid w:val="007B4B9B"/>
    <w:rsid w:val="007B5828"/>
    <w:rsid w:val="007B5C05"/>
    <w:rsid w:val="007B6BED"/>
    <w:rsid w:val="007B726E"/>
    <w:rsid w:val="007B7274"/>
    <w:rsid w:val="007B7B6F"/>
    <w:rsid w:val="007C031C"/>
    <w:rsid w:val="007C0F61"/>
    <w:rsid w:val="007C10BD"/>
    <w:rsid w:val="007C16B9"/>
    <w:rsid w:val="007C245F"/>
    <w:rsid w:val="007C2817"/>
    <w:rsid w:val="007C281B"/>
    <w:rsid w:val="007C2CAD"/>
    <w:rsid w:val="007C2E86"/>
    <w:rsid w:val="007C2F50"/>
    <w:rsid w:val="007C3B42"/>
    <w:rsid w:val="007C3CD5"/>
    <w:rsid w:val="007C41CA"/>
    <w:rsid w:val="007C49D0"/>
    <w:rsid w:val="007C4B56"/>
    <w:rsid w:val="007C5239"/>
    <w:rsid w:val="007C542B"/>
    <w:rsid w:val="007C5945"/>
    <w:rsid w:val="007C5CD3"/>
    <w:rsid w:val="007C6064"/>
    <w:rsid w:val="007C6402"/>
    <w:rsid w:val="007C6909"/>
    <w:rsid w:val="007C76AF"/>
    <w:rsid w:val="007C77B1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6A"/>
    <w:rsid w:val="007D7EE0"/>
    <w:rsid w:val="007E0031"/>
    <w:rsid w:val="007E054A"/>
    <w:rsid w:val="007E0636"/>
    <w:rsid w:val="007E0B09"/>
    <w:rsid w:val="007E0EB2"/>
    <w:rsid w:val="007E141C"/>
    <w:rsid w:val="007E142E"/>
    <w:rsid w:val="007E1AE3"/>
    <w:rsid w:val="007E1E71"/>
    <w:rsid w:val="007E1F90"/>
    <w:rsid w:val="007E1FE4"/>
    <w:rsid w:val="007E2124"/>
    <w:rsid w:val="007E22B6"/>
    <w:rsid w:val="007E2BB4"/>
    <w:rsid w:val="007E361B"/>
    <w:rsid w:val="007E3621"/>
    <w:rsid w:val="007E38AF"/>
    <w:rsid w:val="007E3BE0"/>
    <w:rsid w:val="007E3D77"/>
    <w:rsid w:val="007E4408"/>
    <w:rsid w:val="007E503A"/>
    <w:rsid w:val="007E5296"/>
    <w:rsid w:val="007E5C29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872"/>
    <w:rsid w:val="007F0CD4"/>
    <w:rsid w:val="007F10F8"/>
    <w:rsid w:val="007F17B3"/>
    <w:rsid w:val="007F185E"/>
    <w:rsid w:val="007F18E9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A8C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7051"/>
    <w:rsid w:val="0080709D"/>
    <w:rsid w:val="00807216"/>
    <w:rsid w:val="008076C6"/>
    <w:rsid w:val="00807B5A"/>
    <w:rsid w:val="00807C2C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E66"/>
    <w:rsid w:val="00814A98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EE"/>
    <w:rsid w:val="008304BF"/>
    <w:rsid w:val="00830C7F"/>
    <w:rsid w:val="00831B39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AD3"/>
    <w:rsid w:val="00834CF8"/>
    <w:rsid w:val="00834FB4"/>
    <w:rsid w:val="008352ED"/>
    <w:rsid w:val="0083561A"/>
    <w:rsid w:val="00835C33"/>
    <w:rsid w:val="00835E39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53D"/>
    <w:rsid w:val="008417AC"/>
    <w:rsid w:val="00841C13"/>
    <w:rsid w:val="00841C52"/>
    <w:rsid w:val="00841E0F"/>
    <w:rsid w:val="008428F8"/>
    <w:rsid w:val="00842CD0"/>
    <w:rsid w:val="00843974"/>
    <w:rsid w:val="008441FE"/>
    <w:rsid w:val="00844334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E7E"/>
    <w:rsid w:val="008531FE"/>
    <w:rsid w:val="00853356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D8B"/>
    <w:rsid w:val="008644D2"/>
    <w:rsid w:val="00864712"/>
    <w:rsid w:val="00865036"/>
    <w:rsid w:val="00865182"/>
    <w:rsid w:val="008653A7"/>
    <w:rsid w:val="00865656"/>
    <w:rsid w:val="008659BC"/>
    <w:rsid w:val="00865EBC"/>
    <w:rsid w:val="00866CFD"/>
    <w:rsid w:val="00867378"/>
    <w:rsid w:val="0086748A"/>
    <w:rsid w:val="008675A9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614E"/>
    <w:rsid w:val="00876E98"/>
    <w:rsid w:val="00877703"/>
    <w:rsid w:val="00877A26"/>
    <w:rsid w:val="00877B3E"/>
    <w:rsid w:val="00880432"/>
    <w:rsid w:val="008807A8"/>
    <w:rsid w:val="00880F04"/>
    <w:rsid w:val="00880FAF"/>
    <w:rsid w:val="008822F9"/>
    <w:rsid w:val="00882459"/>
    <w:rsid w:val="00882F57"/>
    <w:rsid w:val="00883192"/>
    <w:rsid w:val="008831F5"/>
    <w:rsid w:val="008832E2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2532"/>
    <w:rsid w:val="00892741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53C"/>
    <w:rsid w:val="008956D3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32A"/>
    <w:rsid w:val="008A0A0A"/>
    <w:rsid w:val="008A1033"/>
    <w:rsid w:val="008A12C0"/>
    <w:rsid w:val="008A19B6"/>
    <w:rsid w:val="008A1EAA"/>
    <w:rsid w:val="008A2285"/>
    <w:rsid w:val="008A25D4"/>
    <w:rsid w:val="008A293A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34B"/>
    <w:rsid w:val="008A5757"/>
    <w:rsid w:val="008A5B6B"/>
    <w:rsid w:val="008A5BEB"/>
    <w:rsid w:val="008A643F"/>
    <w:rsid w:val="008A65E3"/>
    <w:rsid w:val="008A6C50"/>
    <w:rsid w:val="008A71F4"/>
    <w:rsid w:val="008A7221"/>
    <w:rsid w:val="008A7938"/>
    <w:rsid w:val="008A7A19"/>
    <w:rsid w:val="008A7C4B"/>
    <w:rsid w:val="008A7D7A"/>
    <w:rsid w:val="008B095F"/>
    <w:rsid w:val="008B0A57"/>
    <w:rsid w:val="008B0EE2"/>
    <w:rsid w:val="008B10F1"/>
    <w:rsid w:val="008B1301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8B4"/>
    <w:rsid w:val="008B4A66"/>
    <w:rsid w:val="008B5163"/>
    <w:rsid w:val="008B5651"/>
    <w:rsid w:val="008B58C5"/>
    <w:rsid w:val="008B5F75"/>
    <w:rsid w:val="008B6616"/>
    <w:rsid w:val="008B6B58"/>
    <w:rsid w:val="008B6CB5"/>
    <w:rsid w:val="008B6E28"/>
    <w:rsid w:val="008B7538"/>
    <w:rsid w:val="008B7C99"/>
    <w:rsid w:val="008C01C7"/>
    <w:rsid w:val="008C0C55"/>
    <w:rsid w:val="008C15C9"/>
    <w:rsid w:val="008C1973"/>
    <w:rsid w:val="008C2C1D"/>
    <w:rsid w:val="008C2ED8"/>
    <w:rsid w:val="008C3A35"/>
    <w:rsid w:val="008C3A9F"/>
    <w:rsid w:val="008C3C0D"/>
    <w:rsid w:val="008C3C99"/>
    <w:rsid w:val="008C4724"/>
    <w:rsid w:val="008C4B7A"/>
    <w:rsid w:val="008C4BEF"/>
    <w:rsid w:val="008C5201"/>
    <w:rsid w:val="008C5216"/>
    <w:rsid w:val="008C5ACA"/>
    <w:rsid w:val="008C65CF"/>
    <w:rsid w:val="008C6D2D"/>
    <w:rsid w:val="008C706F"/>
    <w:rsid w:val="008C72A8"/>
    <w:rsid w:val="008C7729"/>
    <w:rsid w:val="008C7F47"/>
    <w:rsid w:val="008D00A3"/>
    <w:rsid w:val="008D022F"/>
    <w:rsid w:val="008D07F9"/>
    <w:rsid w:val="008D0EDF"/>
    <w:rsid w:val="008D10DE"/>
    <w:rsid w:val="008D14CF"/>
    <w:rsid w:val="008D18C0"/>
    <w:rsid w:val="008D1B60"/>
    <w:rsid w:val="008D2A04"/>
    <w:rsid w:val="008D338D"/>
    <w:rsid w:val="008D369E"/>
    <w:rsid w:val="008D3BC0"/>
    <w:rsid w:val="008D4281"/>
    <w:rsid w:val="008D46CC"/>
    <w:rsid w:val="008D4BF2"/>
    <w:rsid w:val="008D4DC8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A65"/>
    <w:rsid w:val="008D7C97"/>
    <w:rsid w:val="008E120F"/>
    <w:rsid w:val="008E143E"/>
    <w:rsid w:val="008E17D7"/>
    <w:rsid w:val="008E1CB6"/>
    <w:rsid w:val="008E1E16"/>
    <w:rsid w:val="008E1E2D"/>
    <w:rsid w:val="008E1EFE"/>
    <w:rsid w:val="008E2044"/>
    <w:rsid w:val="008E242E"/>
    <w:rsid w:val="008E266C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91D"/>
    <w:rsid w:val="008F5998"/>
    <w:rsid w:val="008F656C"/>
    <w:rsid w:val="008F65E6"/>
    <w:rsid w:val="008F68E6"/>
    <w:rsid w:val="008F72FB"/>
    <w:rsid w:val="008F739D"/>
    <w:rsid w:val="008F742E"/>
    <w:rsid w:val="008F7B8A"/>
    <w:rsid w:val="008F7CEC"/>
    <w:rsid w:val="008F7D67"/>
    <w:rsid w:val="008F7F5F"/>
    <w:rsid w:val="009000E1"/>
    <w:rsid w:val="0090035B"/>
    <w:rsid w:val="009009EF"/>
    <w:rsid w:val="00900EA3"/>
    <w:rsid w:val="00901134"/>
    <w:rsid w:val="009014D4"/>
    <w:rsid w:val="00901A6E"/>
    <w:rsid w:val="00901B14"/>
    <w:rsid w:val="00901D0F"/>
    <w:rsid w:val="00902274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4B0"/>
    <w:rsid w:val="009056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0F5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8D2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FA"/>
    <w:rsid w:val="00923A07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647"/>
    <w:rsid w:val="00926EA6"/>
    <w:rsid w:val="0092741C"/>
    <w:rsid w:val="009274C1"/>
    <w:rsid w:val="00927E9E"/>
    <w:rsid w:val="00930B83"/>
    <w:rsid w:val="0093105B"/>
    <w:rsid w:val="009316FD"/>
    <w:rsid w:val="00931801"/>
    <w:rsid w:val="00931D46"/>
    <w:rsid w:val="00932436"/>
    <w:rsid w:val="0093273D"/>
    <w:rsid w:val="00932BA0"/>
    <w:rsid w:val="00932F15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D1B"/>
    <w:rsid w:val="00936025"/>
    <w:rsid w:val="00936540"/>
    <w:rsid w:val="0093675D"/>
    <w:rsid w:val="00937313"/>
    <w:rsid w:val="0093746A"/>
    <w:rsid w:val="00937670"/>
    <w:rsid w:val="00937CB7"/>
    <w:rsid w:val="00937DBF"/>
    <w:rsid w:val="00937F80"/>
    <w:rsid w:val="0094063A"/>
    <w:rsid w:val="00940676"/>
    <w:rsid w:val="00940CF6"/>
    <w:rsid w:val="00940F41"/>
    <w:rsid w:val="0094114A"/>
    <w:rsid w:val="0094242C"/>
    <w:rsid w:val="00942ACE"/>
    <w:rsid w:val="00943422"/>
    <w:rsid w:val="009438B5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836"/>
    <w:rsid w:val="00945A9E"/>
    <w:rsid w:val="00946570"/>
    <w:rsid w:val="009465C8"/>
    <w:rsid w:val="009469A2"/>
    <w:rsid w:val="00946A49"/>
    <w:rsid w:val="00946EFB"/>
    <w:rsid w:val="0094716B"/>
    <w:rsid w:val="009479CA"/>
    <w:rsid w:val="00947E76"/>
    <w:rsid w:val="00947F12"/>
    <w:rsid w:val="00950473"/>
    <w:rsid w:val="00950A4C"/>
    <w:rsid w:val="00950E15"/>
    <w:rsid w:val="00951236"/>
    <w:rsid w:val="00951495"/>
    <w:rsid w:val="009518C2"/>
    <w:rsid w:val="00951ABA"/>
    <w:rsid w:val="00951F90"/>
    <w:rsid w:val="009525E7"/>
    <w:rsid w:val="00953117"/>
    <w:rsid w:val="009537D5"/>
    <w:rsid w:val="0095411B"/>
    <w:rsid w:val="009543D2"/>
    <w:rsid w:val="00954B19"/>
    <w:rsid w:val="00954EF7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BD5"/>
    <w:rsid w:val="00957EE4"/>
    <w:rsid w:val="00960C1B"/>
    <w:rsid w:val="00960F8C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67B90"/>
    <w:rsid w:val="0097029F"/>
    <w:rsid w:val="009705FE"/>
    <w:rsid w:val="00970845"/>
    <w:rsid w:val="00970A26"/>
    <w:rsid w:val="00970B04"/>
    <w:rsid w:val="00970D94"/>
    <w:rsid w:val="009710C3"/>
    <w:rsid w:val="00971152"/>
    <w:rsid w:val="00971372"/>
    <w:rsid w:val="0097163B"/>
    <w:rsid w:val="00971C2B"/>
    <w:rsid w:val="00971DB0"/>
    <w:rsid w:val="009724EB"/>
    <w:rsid w:val="009729B8"/>
    <w:rsid w:val="00973651"/>
    <w:rsid w:val="00973A9E"/>
    <w:rsid w:val="00973FC5"/>
    <w:rsid w:val="00973FD9"/>
    <w:rsid w:val="009741F4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95E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E7B"/>
    <w:rsid w:val="0099200F"/>
    <w:rsid w:val="00992298"/>
    <w:rsid w:val="009923A4"/>
    <w:rsid w:val="009926F3"/>
    <w:rsid w:val="00992D61"/>
    <w:rsid w:val="0099342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97DF5"/>
    <w:rsid w:val="009A019D"/>
    <w:rsid w:val="009A0D4D"/>
    <w:rsid w:val="009A0E1E"/>
    <w:rsid w:val="009A1015"/>
    <w:rsid w:val="009A10A3"/>
    <w:rsid w:val="009A1897"/>
    <w:rsid w:val="009A1BA8"/>
    <w:rsid w:val="009A1CBA"/>
    <w:rsid w:val="009A267F"/>
    <w:rsid w:val="009A2A67"/>
    <w:rsid w:val="009A2F85"/>
    <w:rsid w:val="009A318A"/>
    <w:rsid w:val="009A323D"/>
    <w:rsid w:val="009A32F1"/>
    <w:rsid w:val="009A34CA"/>
    <w:rsid w:val="009A3B7C"/>
    <w:rsid w:val="009A3B8B"/>
    <w:rsid w:val="009A44F6"/>
    <w:rsid w:val="009A4627"/>
    <w:rsid w:val="009A498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DB4"/>
    <w:rsid w:val="009B7DDA"/>
    <w:rsid w:val="009C07A9"/>
    <w:rsid w:val="009C094D"/>
    <w:rsid w:val="009C0C22"/>
    <w:rsid w:val="009C0C59"/>
    <w:rsid w:val="009C1A33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F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5D8"/>
    <w:rsid w:val="009E16D8"/>
    <w:rsid w:val="009E19FB"/>
    <w:rsid w:val="009E1A4C"/>
    <w:rsid w:val="009E1A6B"/>
    <w:rsid w:val="009E2277"/>
    <w:rsid w:val="009E2CC1"/>
    <w:rsid w:val="009E355C"/>
    <w:rsid w:val="009E38B3"/>
    <w:rsid w:val="009E396E"/>
    <w:rsid w:val="009E4018"/>
    <w:rsid w:val="009E413C"/>
    <w:rsid w:val="009E477A"/>
    <w:rsid w:val="009E4CCF"/>
    <w:rsid w:val="009E4DD6"/>
    <w:rsid w:val="009E533E"/>
    <w:rsid w:val="009E548A"/>
    <w:rsid w:val="009E54FD"/>
    <w:rsid w:val="009E656F"/>
    <w:rsid w:val="009E6BAE"/>
    <w:rsid w:val="009E794E"/>
    <w:rsid w:val="009E7E8A"/>
    <w:rsid w:val="009F0519"/>
    <w:rsid w:val="009F0A3D"/>
    <w:rsid w:val="009F1365"/>
    <w:rsid w:val="009F14FB"/>
    <w:rsid w:val="009F1971"/>
    <w:rsid w:val="009F1BD5"/>
    <w:rsid w:val="009F243A"/>
    <w:rsid w:val="009F2914"/>
    <w:rsid w:val="009F3356"/>
    <w:rsid w:val="009F36E0"/>
    <w:rsid w:val="009F3D2B"/>
    <w:rsid w:val="009F4105"/>
    <w:rsid w:val="009F4AD3"/>
    <w:rsid w:val="009F4F4B"/>
    <w:rsid w:val="009F4F52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42"/>
    <w:rsid w:val="009F7885"/>
    <w:rsid w:val="009F7D13"/>
    <w:rsid w:val="00A008C3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0348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F87"/>
    <w:rsid w:val="00A17FB3"/>
    <w:rsid w:val="00A2041A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484"/>
    <w:rsid w:val="00A26A58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8F0"/>
    <w:rsid w:val="00A32F18"/>
    <w:rsid w:val="00A33AB9"/>
    <w:rsid w:val="00A34C79"/>
    <w:rsid w:val="00A350A0"/>
    <w:rsid w:val="00A356C6"/>
    <w:rsid w:val="00A35C99"/>
    <w:rsid w:val="00A36567"/>
    <w:rsid w:val="00A37125"/>
    <w:rsid w:val="00A3764D"/>
    <w:rsid w:val="00A3782B"/>
    <w:rsid w:val="00A378E9"/>
    <w:rsid w:val="00A37AF5"/>
    <w:rsid w:val="00A37C2E"/>
    <w:rsid w:val="00A37EE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5C1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94"/>
    <w:rsid w:val="00A541A7"/>
    <w:rsid w:val="00A545CC"/>
    <w:rsid w:val="00A545FC"/>
    <w:rsid w:val="00A55281"/>
    <w:rsid w:val="00A552FB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D5"/>
    <w:rsid w:val="00A6299A"/>
    <w:rsid w:val="00A62FD0"/>
    <w:rsid w:val="00A630F8"/>
    <w:rsid w:val="00A6311F"/>
    <w:rsid w:val="00A635F3"/>
    <w:rsid w:val="00A638B9"/>
    <w:rsid w:val="00A63E3B"/>
    <w:rsid w:val="00A63E4E"/>
    <w:rsid w:val="00A642FD"/>
    <w:rsid w:val="00A6460D"/>
    <w:rsid w:val="00A65965"/>
    <w:rsid w:val="00A65B8F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D44"/>
    <w:rsid w:val="00A73DD4"/>
    <w:rsid w:val="00A73E85"/>
    <w:rsid w:val="00A7427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0AED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3A4"/>
    <w:rsid w:val="00A86532"/>
    <w:rsid w:val="00A86BAC"/>
    <w:rsid w:val="00A86BE9"/>
    <w:rsid w:val="00A86C1B"/>
    <w:rsid w:val="00A86DD7"/>
    <w:rsid w:val="00A87286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20A"/>
    <w:rsid w:val="00A91A28"/>
    <w:rsid w:val="00A92723"/>
    <w:rsid w:val="00A927B8"/>
    <w:rsid w:val="00A92A0D"/>
    <w:rsid w:val="00A92B28"/>
    <w:rsid w:val="00A92C7A"/>
    <w:rsid w:val="00A92D48"/>
    <w:rsid w:val="00A92EA7"/>
    <w:rsid w:val="00A93A29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7CB"/>
    <w:rsid w:val="00A95BC6"/>
    <w:rsid w:val="00A95E58"/>
    <w:rsid w:val="00A967C0"/>
    <w:rsid w:val="00A96D7B"/>
    <w:rsid w:val="00A96F7F"/>
    <w:rsid w:val="00A971A8"/>
    <w:rsid w:val="00A975EC"/>
    <w:rsid w:val="00A97601"/>
    <w:rsid w:val="00A97CAC"/>
    <w:rsid w:val="00AA0875"/>
    <w:rsid w:val="00AA0A9E"/>
    <w:rsid w:val="00AA0E9C"/>
    <w:rsid w:val="00AA12D0"/>
    <w:rsid w:val="00AA12EC"/>
    <w:rsid w:val="00AA17A0"/>
    <w:rsid w:val="00AA1C2F"/>
    <w:rsid w:val="00AA2000"/>
    <w:rsid w:val="00AA22D9"/>
    <w:rsid w:val="00AA2B0F"/>
    <w:rsid w:val="00AA2E68"/>
    <w:rsid w:val="00AA3760"/>
    <w:rsid w:val="00AA3BF1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A1A"/>
    <w:rsid w:val="00AB0E8F"/>
    <w:rsid w:val="00AB0F66"/>
    <w:rsid w:val="00AB0F6C"/>
    <w:rsid w:val="00AB103D"/>
    <w:rsid w:val="00AB162E"/>
    <w:rsid w:val="00AB1C0B"/>
    <w:rsid w:val="00AB1FB0"/>
    <w:rsid w:val="00AB3050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858"/>
    <w:rsid w:val="00AC6B00"/>
    <w:rsid w:val="00AC6D94"/>
    <w:rsid w:val="00AC6E79"/>
    <w:rsid w:val="00AC6FD4"/>
    <w:rsid w:val="00AD0086"/>
    <w:rsid w:val="00AD02EB"/>
    <w:rsid w:val="00AD080A"/>
    <w:rsid w:val="00AD0AF9"/>
    <w:rsid w:val="00AD0C61"/>
    <w:rsid w:val="00AD123B"/>
    <w:rsid w:val="00AD1499"/>
    <w:rsid w:val="00AD1665"/>
    <w:rsid w:val="00AD1A1A"/>
    <w:rsid w:val="00AD1BD5"/>
    <w:rsid w:val="00AD1ED8"/>
    <w:rsid w:val="00AD1F36"/>
    <w:rsid w:val="00AD21AD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213"/>
    <w:rsid w:val="00AD67B8"/>
    <w:rsid w:val="00AD6A1B"/>
    <w:rsid w:val="00AD7138"/>
    <w:rsid w:val="00AD756D"/>
    <w:rsid w:val="00AD7FC0"/>
    <w:rsid w:val="00AE03F2"/>
    <w:rsid w:val="00AE0AAC"/>
    <w:rsid w:val="00AE0E46"/>
    <w:rsid w:val="00AE1646"/>
    <w:rsid w:val="00AE22D9"/>
    <w:rsid w:val="00AE2565"/>
    <w:rsid w:val="00AE3296"/>
    <w:rsid w:val="00AE395D"/>
    <w:rsid w:val="00AE3AAD"/>
    <w:rsid w:val="00AE3EC1"/>
    <w:rsid w:val="00AE4671"/>
    <w:rsid w:val="00AE4BE8"/>
    <w:rsid w:val="00AE4FFB"/>
    <w:rsid w:val="00AE53E3"/>
    <w:rsid w:val="00AE6241"/>
    <w:rsid w:val="00AE6313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D14"/>
    <w:rsid w:val="00AF7EB1"/>
    <w:rsid w:val="00B00195"/>
    <w:rsid w:val="00B00667"/>
    <w:rsid w:val="00B0067D"/>
    <w:rsid w:val="00B006ED"/>
    <w:rsid w:val="00B007E5"/>
    <w:rsid w:val="00B00857"/>
    <w:rsid w:val="00B00E7F"/>
    <w:rsid w:val="00B017BB"/>
    <w:rsid w:val="00B01BEF"/>
    <w:rsid w:val="00B01D91"/>
    <w:rsid w:val="00B027DB"/>
    <w:rsid w:val="00B0295C"/>
    <w:rsid w:val="00B02CBF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F53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7C2"/>
    <w:rsid w:val="00B22814"/>
    <w:rsid w:val="00B2287C"/>
    <w:rsid w:val="00B228F1"/>
    <w:rsid w:val="00B22B1B"/>
    <w:rsid w:val="00B22CAB"/>
    <w:rsid w:val="00B22F38"/>
    <w:rsid w:val="00B22FC8"/>
    <w:rsid w:val="00B232EE"/>
    <w:rsid w:val="00B23451"/>
    <w:rsid w:val="00B23584"/>
    <w:rsid w:val="00B2397D"/>
    <w:rsid w:val="00B239A2"/>
    <w:rsid w:val="00B239C9"/>
    <w:rsid w:val="00B23A75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FA1"/>
    <w:rsid w:val="00B302A9"/>
    <w:rsid w:val="00B302CA"/>
    <w:rsid w:val="00B30761"/>
    <w:rsid w:val="00B30C10"/>
    <w:rsid w:val="00B30DE6"/>
    <w:rsid w:val="00B30E31"/>
    <w:rsid w:val="00B314E6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7E0"/>
    <w:rsid w:val="00B378C0"/>
    <w:rsid w:val="00B4022D"/>
    <w:rsid w:val="00B40906"/>
    <w:rsid w:val="00B41294"/>
    <w:rsid w:val="00B4156A"/>
    <w:rsid w:val="00B415D8"/>
    <w:rsid w:val="00B424A9"/>
    <w:rsid w:val="00B42AEC"/>
    <w:rsid w:val="00B42D23"/>
    <w:rsid w:val="00B42DEF"/>
    <w:rsid w:val="00B437D0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1823"/>
    <w:rsid w:val="00B5216C"/>
    <w:rsid w:val="00B52E6A"/>
    <w:rsid w:val="00B5318C"/>
    <w:rsid w:val="00B53311"/>
    <w:rsid w:val="00B5337B"/>
    <w:rsid w:val="00B53883"/>
    <w:rsid w:val="00B53CAA"/>
    <w:rsid w:val="00B53F1F"/>
    <w:rsid w:val="00B540C0"/>
    <w:rsid w:val="00B5442F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7336"/>
    <w:rsid w:val="00B57698"/>
    <w:rsid w:val="00B579F6"/>
    <w:rsid w:val="00B57D4B"/>
    <w:rsid w:val="00B60E6C"/>
    <w:rsid w:val="00B60EB5"/>
    <w:rsid w:val="00B6178E"/>
    <w:rsid w:val="00B619B7"/>
    <w:rsid w:val="00B61DBC"/>
    <w:rsid w:val="00B61F25"/>
    <w:rsid w:val="00B620B8"/>
    <w:rsid w:val="00B6273D"/>
    <w:rsid w:val="00B639B8"/>
    <w:rsid w:val="00B639EF"/>
    <w:rsid w:val="00B63C3A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0B"/>
    <w:rsid w:val="00B65288"/>
    <w:rsid w:val="00B652C2"/>
    <w:rsid w:val="00B657B1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A82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72"/>
    <w:rsid w:val="00B84E82"/>
    <w:rsid w:val="00B85444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CFF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64E2"/>
    <w:rsid w:val="00B97B0B"/>
    <w:rsid w:val="00BA0018"/>
    <w:rsid w:val="00BA038E"/>
    <w:rsid w:val="00BA03C7"/>
    <w:rsid w:val="00BA0653"/>
    <w:rsid w:val="00BA0997"/>
    <w:rsid w:val="00BA0A97"/>
    <w:rsid w:val="00BA0FF2"/>
    <w:rsid w:val="00BA109B"/>
    <w:rsid w:val="00BA188B"/>
    <w:rsid w:val="00BA1EFA"/>
    <w:rsid w:val="00BA20F7"/>
    <w:rsid w:val="00BA2298"/>
    <w:rsid w:val="00BA2571"/>
    <w:rsid w:val="00BA263F"/>
    <w:rsid w:val="00BA277C"/>
    <w:rsid w:val="00BA2914"/>
    <w:rsid w:val="00BA2EF0"/>
    <w:rsid w:val="00BA2F16"/>
    <w:rsid w:val="00BA37BC"/>
    <w:rsid w:val="00BA3824"/>
    <w:rsid w:val="00BA3D71"/>
    <w:rsid w:val="00BA4163"/>
    <w:rsid w:val="00BA48CC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0FD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C5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08B"/>
    <w:rsid w:val="00BC5419"/>
    <w:rsid w:val="00BC5720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93F"/>
    <w:rsid w:val="00BD4A9D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FC9"/>
    <w:rsid w:val="00BE2864"/>
    <w:rsid w:val="00BE2AC1"/>
    <w:rsid w:val="00BE2E38"/>
    <w:rsid w:val="00BE2EF0"/>
    <w:rsid w:val="00BE3156"/>
    <w:rsid w:val="00BE411D"/>
    <w:rsid w:val="00BE42C0"/>
    <w:rsid w:val="00BE48AF"/>
    <w:rsid w:val="00BE4B58"/>
    <w:rsid w:val="00BE554B"/>
    <w:rsid w:val="00BE6A68"/>
    <w:rsid w:val="00BE6A7D"/>
    <w:rsid w:val="00BE6A90"/>
    <w:rsid w:val="00BE6E9C"/>
    <w:rsid w:val="00BE7333"/>
    <w:rsid w:val="00BE7584"/>
    <w:rsid w:val="00BE7982"/>
    <w:rsid w:val="00BE799D"/>
    <w:rsid w:val="00BE7D6D"/>
    <w:rsid w:val="00BF01A4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68D"/>
    <w:rsid w:val="00C00FA4"/>
    <w:rsid w:val="00C01A8E"/>
    <w:rsid w:val="00C01AA5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1A2C"/>
    <w:rsid w:val="00C11E17"/>
    <w:rsid w:val="00C11F4E"/>
    <w:rsid w:val="00C12810"/>
    <w:rsid w:val="00C12A86"/>
    <w:rsid w:val="00C1324E"/>
    <w:rsid w:val="00C13FC8"/>
    <w:rsid w:val="00C13FCD"/>
    <w:rsid w:val="00C1453F"/>
    <w:rsid w:val="00C1474F"/>
    <w:rsid w:val="00C14DF5"/>
    <w:rsid w:val="00C15C03"/>
    <w:rsid w:val="00C15CE2"/>
    <w:rsid w:val="00C162F1"/>
    <w:rsid w:val="00C1641C"/>
    <w:rsid w:val="00C16481"/>
    <w:rsid w:val="00C1652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903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C2F"/>
    <w:rsid w:val="00C24ED8"/>
    <w:rsid w:val="00C25CBF"/>
    <w:rsid w:val="00C26C9D"/>
    <w:rsid w:val="00C26CF2"/>
    <w:rsid w:val="00C27235"/>
    <w:rsid w:val="00C27D73"/>
    <w:rsid w:val="00C3014F"/>
    <w:rsid w:val="00C304D4"/>
    <w:rsid w:val="00C3057C"/>
    <w:rsid w:val="00C30611"/>
    <w:rsid w:val="00C30790"/>
    <w:rsid w:val="00C309E5"/>
    <w:rsid w:val="00C30F4D"/>
    <w:rsid w:val="00C31164"/>
    <w:rsid w:val="00C311CE"/>
    <w:rsid w:val="00C31326"/>
    <w:rsid w:val="00C318FB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25B"/>
    <w:rsid w:val="00C34496"/>
    <w:rsid w:val="00C34A5D"/>
    <w:rsid w:val="00C359A7"/>
    <w:rsid w:val="00C35FED"/>
    <w:rsid w:val="00C36A46"/>
    <w:rsid w:val="00C36F34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80A"/>
    <w:rsid w:val="00C42B38"/>
    <w:rsid w:val="00C42CEE"/>
    <w:rsid w:val="00C430E7"/>
    <w:rsid w:val="00C432E7"/>
    <w:rsid w:val="00C4360D"/>
    <w:rsid w:val="00C43880"/>
    <w:rsid w:val="00C43AF1"/>
    <w:rsid w:val="00C43CFC"/>
    <w:rsid w:val="00C43E24"/>
    <w:rsid w:val="00C43E41"/>
    <w:rsid w:val="00C43E46"/>
    <w:rsid w:val="00C4521D"/>
    <w:rsid w:val="00C452BF"/>
    <w:rsid w:val="00C452C9"/>
    <w:rsid w:val="00C45340"/>
    <w:rsid w:val="00C4598D"/>
    <w:rsid w:val="00C459B6"/>
    <w:rsid w:val="00C45B27"/>
    <w:rsid w:val="00C45BF3"/>
    <w:rsid w:val="00C45D3A"/>
    <w:rsid w:val="00C45E80"/>
    <w:rsid w:val="00C46A5D"/>
    <w:rsid w:val="00C4715A"/>
    <w:rsid w:val="00C4743C"/>
    <w:rsid w:val="00C5020D"/>
    <w:rsid w:val="00C50356"/>
    <w:rsid w:val="00C50A57"/>
    <w:rsid w:val="00C50BE6"/>
    <w:rsid w:val="00C50D99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FD"/>
    <w:rsid w:val="00C54D7C"/>
    <w:rsid w:val="00C54DE2"/>
    <w:rsid w:val="00C5500C"/>
    <w:rsid w:val="00C55319"/>
    <w:rsid w:val="00C5552D"/>
    <w:rsid w:val="00C56415"/>
    <w:rsid w:val="00C566D3"/>
    <w:rsid w:val="00C569C9"/>
    <w:rsid w:val="00C56F1F"/>
    <w:rsid w:val="00C5717F"/>
    <w:rsid w:val="00C57193"/>
    <w:rsid w:val="00C576CF"/>
    <w:rsid w:val="00C577A8"/>
    <w:rsid w:val="00C579BB"/>
    <w:rsid w:val="00C57B08"/>
    <w:rsid w:val="00C60128"/>
    <w:rsid w:val="00C60AAE"/>
    <w:rsid w:val="00C60BD7"/>
    <w:rsid w:val="00C61075"/>
    <w:rsid w:val="00C61258"/>
    <w:rsid w:val="00C61306"/>
    <w:rsid w:val="00C61D1D"/>
    <w:rsid w:val="00C62467"/>
    <w:rsid w:val="00C625A4"/>
    <w:rsid w:val="00C62F93"/>
    <w:rsid w:val="00C63485"/>
    <w:rsid w:val="00C64F45"/>
    <w:rsid w:val="00C65332"/>
    <w:rsid w:val="00C6536C"/>
    <w:rsid w:val="00C65CE6"/>
    <w:rsid w:val="00C65F29"/>
    <w:rsid w:val="00C66089"/>
    <w:rsid w:val="00C66CB2"/>
    <w:rsid w:val="00C67182"/>
    <w:rsid w:val="00C672B3"/>
    <w:rsid w:val="00C67949"/>
    <w:rsid w:val="00C67C1E"/>
    <w:rsid w:val="00C67D57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4192"/>
    <w:rsid w:val="00C74810"/>
    <w:rsid w:val="00C748D5"/>
    <w:rsid w:val="00C74DCC"/>
    <w:rsid w:val="00C74F1E"/>
    <w:rsid w:val="00C75584"/>
    <w:rsid w:val="00C75CA2"/>
    <w:rsid w:val="00C761D0"/>
    <w:rsid w:val="00C771C0"/>
    <w:rsid w:val="00C7781A"/>
    <w:rsid w:val="00C77A37"/>
    <w:rsid w:val="00C77D6C"/>
    <w:rsid w:val="00C80570"/>
    <w:rsid w:val="00C8088D"/>
    <w:rsid w:val="00C80F82"/>
    <w:rsid w:val="00C81247"/>
    <w:rsid w:val="00C81E49"/>
    <w:rsid w:val="00C81FD5"/>
    <w:rsid w:val="00C825A7"/>
    <w:rsid w:val="00C82782"/>
    <w:rsid w:val="00C838F6"/>
    <w:rsid w:val="00C8391A"/>
    <w:rsid w:val="00C83A5C"/>
    <w:rsid w:val="00C849B2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5A85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BA5"/>
    <w:rsid w:val="00CB0D74"/>
    <w:rsid w:val="00CB0E9C"/>
    <w:rsid w:val="00CB0EB9"/>
    <w:rsid w:val="00CB1109"/>
    <w:rsid w:val="00CB1138"/>
    <w:rsid w:val="00CB1681"/>
    <w:rsid w:val="00CB1701"/>
    <w:rsid w:val="00CB23AE"/>
    <w:rsid w:val="00CB270A"/>
    <w:rsid w:val="00CB2A54"/>
    <w:rsid w:val="00CB2C55"/>
    <w:rsid w:val="00CB2D0C"/>
    <w:rsid w:val="00CB2FED"/>
    <w:rsid w:val="00CB3591"/>
    <w:rsid w:val="00CB3962"/>
    <w:rsid w:val="00CB3C4B"/>
    <w:rsid w:val="00CB4738"/>
    <w:rsid w:val="00CB52CB"/>
    <w:rsid w:val="00CB55CF"/>
    <w:rsid w:val="00CB5748"/>
    <w:rsid w:val="00CB5934"/>
    <w:rsid w:val="00CB61D9"/>
    <w:rsid w:val="00CB6A85"/>
    <w:rsid w:val="00CB702D"/>
    <w:rsid w:val="00CB726B"/>
    <w:rsid w:val="00CB7898"/>
    <w:rsid w:val="00CB7E89"/>
    <w:rsid w:val="00CB7EB1"/>
    <w:rsid w:val="00CC0186"/>
    <w:rsid w:val="00CC0598"/>
    <w:rsid w:val="00CC0779"/>
    <w:rsid w:val="00CC0FA2"/>
    <w:rsid w:val="00CC1459"/>
    <w:rsid w:val="00CC1B5F"/>
    <w:rsid w:val="00CC1B64"/>
    <w:rsid w:val="00CC1E6D"/>
    <w:rsid w:val="00CC229D"/>
    <w:rsid w:val="00CC2B73"/>
    <w:rsid w:val="00CC2CC2"/>
    <w:rsid w:val="00CC35F7"/>
    <w:rsid w:val="00CC3976"/>
    <w:rsid w:val="00CC4556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317"/>
    <w:rsid w:val="00CC7778"/>
    <w:rsid w:val="00CC77D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9BA"/>
    <w:rsid w:val="00CD5A7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92C"/>
    <w:rsid w:val="00CE7132"/>
    <w:rsid w:val="00CE715C"/>
    <w:rsid w:val="00CE753A"/>
    <w:rsid w:val="00CE7877"/>
    <w:rsid w:val="00CE78AD"/>
    <w:rsid w:val="00CE7A4E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8F5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1035D"/>
    <w:rsid w:val="00D10D3D"/>
    <w:rsid w:val="00D117DB"/>
    <w:rsid w:val="00D11DCC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565"/>
    <w:rsid w:val="00D1788F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A7A"/>
    <w:rsid w:val="00D221DB"/>
    <w:rsid w:val="00D2253E"/>
    <w:rsid w:val="00D2297A"/>
    <w:rsid w:val="00D23355"/>
    <w:rsid w:val="00D237C6"/>
    <w:rsid w:val="00D238CE"/>
    <w:rsid w:val="00D242A2"/>
    <w:rsid w:val="00D244E8"/>
    <w:rsid w:val="00D245E5"/>
    <w:rsid w:val="00D24854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4F9D"/>
    <w:rsid w:val="00D35862"/>
    <w:rsid w:val="00D358AB"/>
    <w:rsid w:val="00D35FD0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809"/>
    <w:rsid w:val="00D47BC0"/>
    <w:rsid w:val="00D5094B"/>
    <w:rsid w:val="00D50C86"/>
    <w:rsid w:val="00D50CAE"/>
    <w:rsid w:val="00D515C3"/>
    <w:rsid w:val="00D518D7"/>
    <w:rsid w:val="00D51FDD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FD0"/>
    <w:rsid w:val="00D54584"/>
    <w:rsid w:val="00D546F5"/>
    <w:rsid w:val="00D5471F"/>
    <w:rsid w:val="00D54EF9"/>
    <w:rsid w:val="00D54F93"/>
    <w:rsid w:val="00D55054"/>
    <w:rsid w:val="00D55188"/>
    <w:rsid w:val="00D55642"/>
    <w:rsid w:val="00D55AB7"/>
    <w:rsid w:val="00D55FC9"/>
    <w:rsid w:val="00D5662F"/>
    <w:rsid w:val="00D56C04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3642"/>
    <w:rsid w:val="00D6446D"/>
    <w:rsid w:val="00D644E9"/>
    <w:rsid w:val="00D6488D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7042F"/>
    <w:rsid w:val="00D70494"/>
    <w:rsid w:val="00D70AAA"/>
    <w:rsid w:val="00D70D9B"/>
    <w:rsid w:val="00D70EFC"/>
    <w:rsid w:val="00D71200"/>
    <w:rsid w:val="00D71726"/>
    <w:rsid w:val="00D71E28"/>
    <w:rsid w:val="00D71F27"/>
    <w:rsid w:val="00D7209B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9C"/>
    <w:rsid w:val="00D7708D"/>
    <w:rsid w:val="00D772CA"/>
    <w:rsid w:val="00D7746C"/>
    <w:rsid w:val="00D7755E"/>
    <w:rsid w:val="00D77A1C"/>
    <w:rsid w:val="00D77C5E"/>
    <w:rsid w:val="00D77EEB"/>
    <w:rsid w:val="00D80AD4"/>
    <w:rsid w:val="00D80C31"/>
    <w:rsid w:val="00D80D51"/>
    <w:rsid w:val="00D817F9"/>
    <w:rsid w:val="00D81825"/>
    <w:rsid w:val="00D82036"/>
    <w:rsid w:val="00D82391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707F"/>
    <w:rsid w:val="00D87C55"/>
    <w:rsid w:val="00D87F77"/>
    <w:rsid w:val="00D908E2"/>
    <w:rsid w:val="00D918B9"/>
    <w:rsid w:val="00D91B1E"/>
    <w:rsid w:val="00D92125"/>
    <w:rsid w:val="00D926C1"/>
    <w:rsid w:val="00D93077"/>
    <w:rsid w:val="00D9401F"/>
    <w:rsid w:val="00D946AF"/>
    <w:rsid w:val="00D952A6"/>
    <w:rsid w:val="00D953D3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EA0"/>
    <w:rsid w:val="00DB0EE6"/>
    <w:rsid w:val="00DB11B1"/>
    <w:rsid w:val="00DB12F0"/>
    <w:rsid w:val="00DB13E7"/>
    <w:rsid w:val="00DB1802"/>
    <w:rsid w:val="00DB1897"/>
    <w:rsid w:val="00DB1917"/>
    <w:rsid w:val="00DB1AE0"/>
    <w:rsid w:val="00DB1B74"/>
    <w:rsid w:val="00DB1EBF"/>
    <w:rsid w:val="00DB2020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9DA"/>
    <w:rsid w:val="00DC0B37"/>
    <w:rsid w:val="00DC0C08"/>
    <w:rsid w:val="00DC1493"/>
    <w:rsid w:val="00DC1C28"/>
    <w:rsid w:val="00DC1F04"/>
    <w:rsid w:val="00DC27F8"/>
    <w:rsid w:val="00DC2D43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A17"/>
    <w:rsid w:val="00DC7AD2"/>
    <w:rsid w:val="00DC7FC7"/>
    <w:rsid w:val="00DD005C"/>
    <w:rsid w:val="00DD0859"/>
    <w:rsid w:val="00DD130C"/>
    <w:rsid w:val="00DD1375"/>
    <w:rsid w:val="00DD1AC9"/>
    <w:rsid w:val="00DD1B08"/>
    <w:rsid w:val="00DD1BCB"/>
    <w:rsid w:val="00DD28B6"/>
    <w:rsid w:val="00DD2993"/>
    <w:rsid w:val="00DD2B78"/>
    <w:rsid w:val="00DD2BEB"/>
    <w:rsid w:val="00DD2DF2"/>
    <w:rsid w:val="00DD3158"/>
    <w:rsid w:val="00DD3279"/>
    <w:rsid w:val="00DD35F2"/>
    <w:rsid w:val="00DD3720"/>
    <w:rsid w:val="00DD3768"/>
    <w:rsid w:val="00DD4559"/>
    <w:rsid w:val="00DD45CB"/>
    <w:rsid w:val="00DD4C42"/>
    <w:rsid w:val="00DD4C54"/>
    <w:rsid w:val="00DD4FBB"/>
    <w:rsid w:val="00DD50A6"/>
    <w:rsid w:val="00DD51A0"/>
    <w:rsid w:val="00DD57FA"/>
    <w:rsid w:val="00DD5E4F"/>
    <w:rsid w:val="00DD5F3B"/>
    <w:rsid w:val="00DD6036"/>
    <w:rsid w:val="00DD623E"/>
    <w:rsid w:val="00DD637A"/>
    <w:rsid w:val="00DD6EBA"/>
    <w:rsid w:val="00DD73C0"/>
    <w:rsid w:val="00DD752E"/>
    <w:rsid w:val="00DD7670"/>
    <w:rsid w:val="00DD7F09"/>
    <w:rsid w:val="00DE0A04"/>
    <w:rsid w:val="00DE16BD"/>
    <w:rsid w:val="00DE1975"/>
    <w:rsid w:val="00DE1CEE"/>
    <w:rsid w:val="00DE1E28"/>
    <w:rsid w:val="00DE2E70"/>
    <w:rsid w:val="00DE32BD"/>
    <w:rsid w:val="00DE37D4"/>
    <w:rsid w:val="00DE3819"/>
    <w:rsid w:val="00DE3B4B"/>
    <w:rsid w:val="00DE4103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7417"/>
    <w:rsid w:val="00DE7839"/>
    <w:rsid w:val="00DE790C"/>
    <w:rsid w:val="00DE7BFA"/>
    <w:rsid w:val="00DF01EA"/>
    <w:rsid w:val="00DF133E"/>
    <w:rsid w:val="00DF19D9"/>
    <w:rsid w:val="00DF1C8B"/>
    <w:rsid w:val="00DF1D78"/>
    <w:rsid w:val="00DF1DBE"/>
    <w:rsid w:val="00DF2AA2"/>
    <w:rsid w:val="00DF3179"/>
    <w:rsid w:val="00DF39DB"/>
    <w:rsid w:val="00DF45CF"/>
    <w:rsid w:val="00DF483F"/>
    <w:rsid w:val="00DF4A0C"/>
    <w:rsid w:val="00DF5115"/>
    <w:rsid w:val="00DF55E3"/>
    <w:rsid w:val="00DF5D75"/>
    <w:rsid w:val="00DF5F96"/>
    <w:rsid w:val="00DF7009"/>
    <w:rsid w:val="00DF71D3"/>
    <w:rsid w:val="00DF73D8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69B"/>
    <w:rsid w:val="00E019BE"/>
    <w:rsid w:val="00E02432"/>
    <w:rsid w:val="00E02614"/>
    <w:rsid w:val="00E026E5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5CE1"/>
    <w:rsid w:val="00E16926"/>
    <w:rsid w:val="00E174D0"/>
    <w:rsid w:val="00E1753E"/>
    <w:rsid w:val="00E20108"/>
    <w:rsid w:val="00E20367"/>
    <w:rsid w:val="00E207F3"/>
    <w:rsid w:val="00E2080C"/>
    <w:rsid w:val="00E21BD8"/>
    <w:rsid w:val="00E21DAC"/>
    <w:rsid w:val="00E21DC7"/>
    <w:rsid w:val="00E21E6C"/>
    <w:rsid w:val="00E226A7"/>
    <w:rsid w:val="00E228A3"/>
    <w:rsid w:val="00E22DAD"/>
    <w:rsid w:val="00E22E16"/>
    <w:rsid w:val="00E23EEC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7444"/>
    <w:rsid w:val="00E27521"/>
    <w:rsid w:val="00E2764A"/>
    <w:rsid w:val="00E279C3"/>
    <w:rsid w:val="00E27EF2"/>
    <w:rsid w:val="00E304B3"/>
    <w:rsid w:val="00E3055E"/>
    <w:rsid w:val="00E306A3"/>
    <w:rsid w:val="00E30C6B"/>
    <w:rsid w:val="00E31164"/>
    <w:rsid w:val="00E31353"/>
    <w:rsid w:val="00E31956"/>
    <w:rsid w:val="00E31B2D"/>
    <w:rsid w:val="00E31D4B"/>
    <w:rsid w:val="00E320C5"/>
    <w:rsid w:val="00E327B9"/>
    <w:rsid w:val="00E327C1"/>
    <w:rsid w:val="00E32E8B"/>
    <w:rsid w:val="00E338F4"/>
    <w:rsid w:val="00E33B0E"/>
    <w:rsid w:val="00E33BF4"/>
    <w:rsid w:val="00E342DF"/>
    <w:rsid w:val="00E3478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B07"/>
    <w:rsid w:val="00E37E08"/>
    <w:rsid w:val="00E411E7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148"/>
    <w:rsid w:val="00E602FE"/>
    <w:rsid w:val="00E61064"/>
    <w:rsid w:val="00E615AE"/>
    <w:rsid w:val="00E617FA"/>
    <w:rsid w:val="00E619ED"/>
    <w:rsid w:val="00E61DE9"/>
    <w:rsid w:val="00E626A1"/>
    <w:rsid w:val="00E62898"/>
    <w:rsid w:val="00E62A37"/>
    <w:rsid w:val="00E62AC5"/>
    <w:rsid w:val="00E62DFB"/>
    <w:rsid w:val="00E62E16"/>
    <w:rsid w:val="00E63267"/>
    <w:rsid w:val="00E6385E"/>
    <w:rsid w:val="00E63EC2"/>
    <w:rsid w:val="00E6462C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5E2"/>
    <w:rsid w:val="00E6773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769"/>
    <w:rsid w:val="00E917F4"/>
    <w:rsid w:val="00E9189E"/>
    <w:rsid w:val="00E924BD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A03CB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1A"/>
    <w:rsid w:val="00EA57E3"/>
    <w:rsid w:val="00EA593F"/>
    <w:rsid w:val="00EA59F8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60B3"/>
    <w:rsid w:val="00EB64CB"/>
    <w:rsid w:val="00EB683F"/>
    <w:rsid w:val="00EB6881"/>
    <w:rsid w:val="00EB6F68"/>
    <w:rsid w:val="00EB71BF"/>
    <w:rsid w:val="00EB74CC"/>
    <w:rsid w:val="00EB7816"/>
    <w:rsid w:val="00EC09B5"/>
    <w:rsid w:val="00EC1694"/>
    <w:rsid w:val="00EC1DB8"/>
    <w:rsid w:val="00EC1FF1"/>
    <w:rsid w:val="00EC2977"/>
    <w:rsid w:val="00EC2E8F"/>
    <w:rsid w:val="00EC2FE2"/>
    <w:rsid w:val="00EC3235"/>
    <w:rsid w:val="00EC3521"/>
    <w:rsid w:val="00EC376F"/>
    <w:rsid w:val="00EC3D95"/>
    <w:rsid w:val="00EC4BCE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5A90"/>
    <w:rsid w:val="00ED63F6"/>
    <w:rsid w:val="00ED684F"/>
    <w:rsid w:val="00ED6991"/>
    <w:rsid w:val="00ED734B"/>
    <w:rsid w:val="00ED734D"/>
    <w:rsid w:val="00ED7A78"/>
    <w:rsid w:val="00ED7C86"/>
    <w:rsid w:val="00ED7DA3"/>
    <w:rsid w:val="00ED7DD4"/>
    <w:rsid w:val="00ED7DEE"/>
    <w:rsid w:val="00ED7F3A"/>
    <w:rsid w:val="00EE0BE4"/>
    <w:rsid w:val="00EE1320"/>
    <w:rsid w:val="00EE1493"/>
    <w:rsid w:val="00EE1557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313"/>
    <w:rsid w:val="00EE455F"/>
    <w:rsid w:val="00EE4BF1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42B"/>
    <w:rsid w:val="00EE78EC"/>
    <w:rsid w:val="00EE7A4F"/>
    <w:rsid w:val="00EE7DF4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F93"/>
    <w:rsid w:val="00EF3109"/>
    <w:rsid w:val="00EF35A0"/>
    <w:rsid w:val="00EF36B2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DC8"/>
    <w:rsid w:val="00F042BD"/>
    <w:rsid w:val="00F0437E"/>
    <w:rsid w:val="00F044D9"/>
    <w:rsid w:val="00F044DC"/>
    <w:rsid w:val="00F045AA"/>
    <w:rsid w:val="00F0481E"/>
    <w:rsid w:val="00F04E85"/>
    <w:rsid w:val="00F05559"/>
    <w:rsid w:val="00F058E6"/>
    <w:rsid w:val="00F05AC1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4AA"/>
    <w:rsid w:val="00F116DB"/>
    <w:rsid w:val="00F11C83"/>
    <w:rsid w:val="00F1201E"/>
    <w:rsid w:val="00F1259E"/>
    <w:rsid w:val="00F12A46"/>
    <w:rsid w:val="00F131E5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DE6"/>
    <w:rsid w:val="00F27E79"/>
    <w:rsid w:val="00F301F2"/>
    <w:rsid w:val="00F3042F"/>
    <w:rsid w:val="00F30EB7"/>
    <w:rsid w:val="00F30FB1"/>
    <w:rsid w:val="00F310A0"/>
    <w:rsid w:val="00F310BF"/>
    <w:rsid w:val="00F3163F"/>
    <w:rsid w:val="00F31F56"/>
    <w:rsid w:val="00F32038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D7F"/>
    <w:rsid w:val="00F35726"/>
    <w:rsid w:val="00F35F4B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478"/>
    <w:rsid w:val="00F40801"/>
    <w:rsid w:val="00F40D46"/>
    <w:rsid w:val="00F40F24"/>
    <w:rsid w:val="00F41D2F"/>
    <w:rsid w:val="00F4206B"/>
    <w:rsid w:val="00F421C5"/>
    <w:rsid w:val="00F427BA"/>
    <w:rsid w:val="00F42878"/>
    <w:rsid w:val="00F42A94"/>
    <w:rsid w:val="00F42B71"/>
    <w:rsid w:val="00F43615"/>
    <w:rsid w:val="00F4386D"/>
    <w:rsid w:val="00F43BEC"/>
    <w:rsid w:val="00F43BF4"/>
    <w:rsid w:val="00F43F72"/>
    <w:rsid w:val="00F441BA"/>
    <w:rsid w:val="00F44C35"/>
    <w:rsid w:val="00F46271"/>
    <w:rsid w:val="00F4664B"/>
    <w:rsid w:val="00F47349"/>
    <w:rsid w:val="00F47592"/>
    <w:rsid w:val="00F47DF8"/>
    <w:rsid w:val="00F47E42"/>
    <w:rsid w:val="00F47F0F"/>
    <w:rsid w:val="00F512FD"/>
    <w:rsid w:val="00F5148A"/>
    <w:rsid w:val="00F517AA"/>
    <w:rsid w:val="00F51B26"/>
    <w:rsid w:val="00F51DA5"/>
    <w:rsid w:val="00F52346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8E9"/>
    <w:rsid w:val="00F5593B"/>
    <w:rsid w:val="00F5634B"/>
    <w:rsid w:val="00F57248"/>
    <w:rsid w:val="00F604FA"/>
    <w:rsid w:val="00F605AC"/>
    <w:rsid w:val="00F60D9E"/>
    <w:rsid w:val="00F6100B"/>
    <w:rsid w:val="00F61217"/>
    <w:rsid w:val="00F61551"/>
    <w:rsid w:val="00F6168A"/>
    <w:rsid w:val="00F61BEF"/>
    <w:rsid w:val="00F6209D"/>
    <w:rsid w:val="00F621CA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3B"/>
    <w:rsid w:val="00F64DFB"/>
    <w:rsid w:val="00F64F12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379A"/>
    <w:rsid w:val="00F74A33"/>
    <w:rsid w:val="00F75075"/>
    <w:rsid w:val="00F753E8"/>
    <w:rsid w:val="00F7560A"/>
    <w:rsid w:val="00F75971"/>
    <w:rsid w:val="00F7602F"/>
    <w:rsid w:val="00F764CF"/>
    <w:rsid w:val="00F770F1"/>
    <w:rsid w:val="00F7724A"/>
    <w:rsid w:val="00F77608"/>
    <w:rsid w:val="00F77855"/>
    <w:rsid w:val="00F80096"/>
    <w:rsid w:val="00F81217"/>
    <w:rsid w:val="00F81280"/>
    <w:rsid w:val="00F81B1E"/>
    <w:rsid w:val="00F81CDB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87D"/>
    <w:rsid w:val="00F91BB2"/>
    <w:rsid w:val="00F91BCF"/>
    <w:rsid w:val="00F91F60"/>
    <w:rsid w:val="00F929F0"/>
    <w:rsid w:val="00F932D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58C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818"/>
    <w:rsid w:val="00FB133A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53C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B97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792"/>
    <w:rsid w:val="00FC4A4E"/>
    <w:rsid w:val="00FC5022"/>
    <w:rsid w:val="00FC598E"/>
    <w:rsid w:val="00FC599D"/>
    <w:rsid w:val="00FC5C46"/>
    <w:rsid w:val="00FC61C8"/>
    <w:rsid w:val="00FC626E"/>
    <w:rsid w:val="00FC70B9"/>
    <w:rsid w:val="00FC70FA"/>
    <w:rsid w:val="00FC755E"/>
    <w:rsid w:val="00FC771A"/>
    <w:rsid w:val="00FC7D55"/>
    <w:rsid w:val="00FD02D6"/>
    <w:rsid w:val="00FD059E"/>
    <w:rsid w:val="00FD073A"/>
    <w:rsid w:val="00FD08A2"/>
    <w:rsid w:val="00FD154E"/>
    <w:rsid w:val="00FD15F0"/>
    <w:rsid w:val="00FD1BFD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7248"/>
    <w:rsid w:val="00FD75FA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3CFC"/>
    <w:rsid w:val="00FE4FF8"/>
    <w:rsid w:val="00FE5858"/>
    <w:rsid w:val="00FE71B2"/>
    <w:rsid w:val="00FE7356"/>
    <w:rsid w:val="00FE74C1"/>
    <w:rsid w:val="00FE7B41"/>
    <w:rsid w:val="00FE7E46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E5"/>
    <w:rsid w:val="00FF20A7"/>
    <w:rsid w:val="00FF25F1"/>
    <w:rsid w:val="00FF27A5"/>
    <w:rsid w:val="00FF33F9"/>
    <w:rsid w:val="00FF3497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186"/>
    <w:rsid w:val="00FF76C9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2777287D-C4C3-42DA-82D9-9BD15593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FEF55-E106-43D0-90D2-9D5BD2088435}">
  <ds:schemaRefs>
    <ds:schemaRef ds:uri="f6ba49b0-bcda-4796-8236-5b5cc1493ace"/>
    <ds:schemaRef ds:uri="http://schemas.microsoft.com/office/2006/documentManagement/types"/>
    <ds:schemaRef ds:uri="http://purl.org/dc/terms/"/>
    <ds:schemaRef ds:uri="05716746-add9-412a-97a9-1b5167d151a3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www.w3.org/XML/1998/namespace"/>
    <ds:schemaRef ds:uri="4243d5be-521d-4052-81ca-f0f31ea6f2da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C370C2B-568F-42A7-A651-9AE4F1A2B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</TotalTime>
  <Pages>16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6</cp:revision>
  <cp:lastPrinted>2025-05-13T02:24:00Z</cp:lastPrinted>
  <dcterms:created xsi:type="dcterms:W3CDTF">2025-05-10T01:23:00Z</dcterms:created>
  <dcterms:modified xsi:type="dcterms:W3CDTF">2025-05-13T09:19:00Z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